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269D0B" w14:textId="0ACC9D12" w:rsidR="00BD0FE9" w:rsidRDefault="00F32275">
      <w:r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1E05C9D8" wp14:editId="35EAC549">
                <wp:simplePos x="0" y="0"/>
                <wp:positionH relativeFrom="column">
                  <wp:posOffset>-457200</wp:posOffset>
                </wp:positionH>
                <wp:positionV relativeFrom="paragraph">
                  <wp:posOffset>-498143</wp:posOffset>
                </wp:positionV>
                <wp:extent cx="7822565" cy="2388358"/>
                <wp:effectExtent l="0" t="0" r="26035" b="12065"/>
                <wp:wrapNone/>
                <wp:docPr id="261" name="Rectangl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2565" cy="2388358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7"/>
                              </a:ext>
                            </a:extLst>
                          </a:blip>
                          <a:srcRect/>
                          <a:stretch>
                            <a:fillRect t="-1" r="-6" b="-35460"/>
                          </a:stretch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5339B2" id="Rectangle 261" o:spid="_x0000_s1026" style="position:absolute;margin-left:-36pt;margin-top:-39.2pt;width:615.95pt;height:188.0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" strokecolor="white [3212]" strokeweight="1pt">
                <v:fill r:id="rId8" o:title="" recolor="t" rotate="t" type="frame"/>
              </v:rect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45088" behindDoc="0" locked="0" layoutInCell="1" allowOverlap="1" wp14:anchorId="30012A22" wp14:editId="6D23BCDD">
                <wp:simplePos x="0" y="0"/>
                <wp:positionH relativeFrom="column">
                  <wp:posOffset>7552055</wp:posOffset>
                </wp:positionH>
                <wp:positionV relativeFrom="page">
                  <wp:posOffset>793115</wp:posOffset>
                </wp:positionV>
                <wp:extent cx="2662555" cy="0"/>
                <wp:effectExtent l="8255" t="12065" r="15240" b="6985"/>
                <wp:wrapNone/>
                <wp:docPr id="175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25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705BA9" id="Line 177" o:spid="_x0000_s1026" style="position:absolute;z-index:25154508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594.65pt,62.45pt" to="804.3pt,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44064" behindDoc="0" locked="0" layoutInCell="1" allowOverlap="1" wp14:anchorId="7CC77519" wp14:editId="0B418F51">
                <wp:simplePos x="0" y="0"/>
                <wp:positionH relativeFrom="column">
                  <wp:posOffset>4889500</wp:posOffset>
                </wp:positionH>
                <wp:positionV relativeFrom="page">
                  <wp:posOffset>2670810</wp:posOffset>
                </wp:positionV>
                <wp:extent cx="10206355" cy="0"/>
                <wp:effectExtent l="12700" t="13335" r="10795" b="15240"/>
                <wp:wrapNone/>
                <wp:docPr id="174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063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D070C" id="Line 176" o:spid="_x0000_s1026" style="position:absolute;z-index:25154406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385pt,210.3pt" to="1188.65pt,2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43040" behindDoc="0" locked="0" layoutInCell="1" allowOverlap="1" wp14:anchorId="73630CBE" wp14:editId="2FCDF520">
                <wp:simplePos x="0" y="0"/>
                <wp:positionH relativeFrom="column">
                  <wp:posOffset>4889500</wp:posOffset>
                </wp:positionH>
                <wp:positionV relativeFrom="page">
                  <wp:posOffset>3114675</wp:posOffset>
                </wp:positionV>
                <wp:extent cx="2662555" cy="0"/>
                <wp:effectExtent l="12700" t="9525" r="10795" b="9525"/>
                <wp:wrapNone/>
                <wp:docPr id="173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25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3A2AD" id="Line 175" o:spid="_x0000_s1026" style="position:absolute;z-index:25154304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385pt,245.25pt" to="594.65pt,24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42016" behindDoc="0" locked="0" layoutInCell="1" allowOverlap="1" wp14:anchorId="4A5BAAD2" wp14:editId="3EC1E729">
                <wp:simplePos x="0" y="0"/>
                <wp:positionH relativeFrom="column">
                  <wp:posOffset>4889500</wp:posOffset>
                </wp:positionH>
                <wp:positionV relativeFrom="page">
                  <wp:posOffset>229870</wp:posOffset>
                </wp:positionV>
                <wp:extent cx="0" cy="1997075"/>
                <wp:effectExtent l="12700" t="10795" r="6350" b="11430"/>
                <wp:wrapNone/>
                <wp:docPr id="172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970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A21BD" id="Line 174" o:spid="_x0000_s1026" style="position:absolute;z-index:2515420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385pt,18.1pt" to="385pt,17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39968" behindDoc="0" locked="0" layoutInCell="1" allowOverlap="1" wp14:anchorId="71033C7B" wp14:editId="1D9A2D20">
                <wp:simplePos x="0" y="0"/>
                <wp:positionH relativeFrom="column">
                  <wp:posOffset>14208125</wp:posOffset>
                </wp:positionH>
                <wp:positionV relativeFrom="page">
                  <wp:posOffset>2670810</wp:posOffset>
                </wp:positionV>
                <wp:extent cx="0" cy="1331595"/>
                <wp:effectExtent l="6350" t="13335" r="12700" b="7620"/>
                <wp:wrapNone/>
                <wp:docPr id="170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15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90C86" id="Line 172" o:spid="_x0000_s1026" style="position:absolute;z-index:2515399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1118.75pt,210.3pt" to="1118.75pt,3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37920" behindDoc="0" locked="0" layoutInCell="1" allowOverlap="1" wp14:anchorId="7EA4F799" wp14:editId="11379D4C">
                <wp:simplePos x="0" y="0"/>
                <wp:positionH relativeFrom="column">
                  <wp:posOffset>7995920</wp:posOffset>
                </wp:positionH>
                <wp:positionV relativeFrom="page">
                  <wp:posOffset>2670810</wp:posOffset>
                </wp:positionV>
                <wp:extent cx="0" cy="1331595"/>
                <wp:effectExtent l="13970" t="13335" r="14605" b="7620"/>
                <wp:wrapNone/>
                <wp:docPr id="157" name="Lin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15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E64F66" id="Line 159" o:spid="_x0000_s1026" style="position:absolute;z-index:25153792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629.6pt,210.3pt" to="629.6pt,3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36896" behindDoc="0" locked="0" layoutInCell="1" allowOverlap="1" wp14:anchorId="4BE5BFC5" wp14:editId="45F98A33">
                <wp:simplePos x="0" y="0"/>
                <wp:positionH relativeFrom="column">
                  <wp:posOffset>4889500</wp:posOffset>
                </wp:positionH>
                <wp:positionV relativeFrom="page">
                  <wp:posOffset>2226945</wp:posOffset>
                </wp:positionV>
                <wp:extent cx="10206355" cy="0"/>
                <wp:effectExtent l="12700" t="7620" r="10795" b="11430"/>
                <wp:wrapNone/>
                <wp:docPr id="155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063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6EF27" id="Line 158" o:spid="_x0000_s1026" style="position:absolute;z-index:25153689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385pt,175.35pt" to="1188.65pt,17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29728" behindDoc="0" locked="0" layoutInCell="1" allowOverlap="1" wp14:anchorId="78321645" wp14:editId="14C43387">
                <wp:simplePos x="0" y="0"/>
                <wp:positionH relativeFrom="column">
                  <wp:posOffset>7552055</wp:posOffset>
                </wp:positionH>
                <wp:positionV relativeFrom="page">
                  <wp:posOffset>8002905</wp:posOffset>
                </wp:positionV>
                <wp:extent cx="2628900" cy="0"/>
                <wp:effectExtent l="8255" t="11430" r="10795" b="7620"/>
                <wp:wrapNone/>
                <wp:docPr id="149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89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7FF9E" id="Line 151" o:spid="_x0000_s1026" style="position:absolute;z-index:2515297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594.65pt,630.15pt" to="801.65pt,63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28704" behindDoc="0" locked="0" layoutInCell="1" allowOverlap="1" wp14:anchorId="2EADD6FD" wp14:editId="36C73EE2">
                <wp:simplePos x="0" y="0"/>
                <wp:positionH relativeFrom="column">
                  <wp:posOffset>7552055</wp:posOffset>
                </wp:positionH>
                <wp:positionV relativeFrom="page">
                  <wp:posOffset>4433570</wp:posOffset>
                </wp:positionV>
                <wp:extent cx="2628900" cy="0"/>
                <wp:effectExtent l="8255" t="13970" r="10795" b="14605"/>
                <wp:wrapNone/>
                <wp:docPr id="148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89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45A7BF" id="Line 150" o:spid="_x0000_s1026" style="position:absolute;z-index:2515287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594.65pt,349.1pt" to="801.65pt,3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6416" behindDoc="0" locked="0" layoutInCell="1" allowOverlap="1" wp14:anchorId="29A63B5A" wp14:editId="335DF686">
                <wp:simplePos x="0" y="0"/>
                <wp:positionH relativeFrom="column">
                  <wp:posOffset>10213340</wp:posOffset>
                </wp:positionH>
                <wp:positionV relativeFrom="page">
                  <wp:posOffset>2216785</wp:posOffset>
                </wp:positionV>
                <wp:extent cx="0" cy="13970"/>
                <wp:effectExtent l="12065" t="6985" r="6985" b="7620"/>
                <wp:wrapNone/>
                <wp:docPr id="20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9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3E8B3" id="Line 22" o:spid="_x0000_s1026" style="position:absolute;flip:y;z-index:2515164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804.2pt,174.55pt" to="804.2pt,1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5392" behindDoc="0" locked="0" layoutInCell="1" allowOverlap="1" wp14:anchorId="4AA47751" wp14:editId="373CD256">
                <wp:simplePos x="0" y="0"/>
                <wp:positionH relativeFrom="column">
                  <wp:posOffset>8255</wp:posOffset>
                </wp:positionH>
                <wp:positionV relativeFrom="page">
                  <wp:posOffset>6174105</wp:posOffset>
                </wp:positionV>
                <wp:extent cx="228600" cy="0"/>
                <wp:effectExtent l="8255" t="11430" r="10795" b="7620"/>
                <wp:wrapNone/>
                <wp:docPr id="19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963BD" id="Line 21" o:spid="_x0000_s1026" style="position:absolute;z-index:25151539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.65pt,486.15pt" to="18.65pt,48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4368" behindDoc="0" locked="0" layoutInCell="1" allowOverlap="1" wp14:anchorId="7A3968EA" wp14:editId="15B40BFE">
                <wp:simplePos x="0" y="0"/>
                <wp:positionH relativeFrom="column">
                  <wp:posOffset>8255</wp:posOffset>
                </wp:positionH>
                <wp:positionV relativeFrom="page">
                  <wp:posOffset>5945505</wp:posOffset>
                </wp:positionV>
                <wp:extent cx="228600" cy="0"/>
                <wp:effectExtent l="8255" t="11430" r="10795" b="7620"/>
                <wp:wrapNone/>
                <wp:docPr id="18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3DC3C" id="Line 20" o:spid="_x0000_s1026" style="position:absolute;z-index:2515143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.65pt,468.15pt" to="18.65pt,46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3344" behindDoc="0" locked="0" layoutInCell="1" allowOverlap="1" wp14:anchorId="0BF7C04E" wp14:editId="28A3244B">
                <wp:simplePos x="0" y="0"/>
                <wp:positionH relativeFrom="column">
                  <wp:posOffset>8255</wp:posOffset>
                </wp:positionH>
                <wp:positionV relativeFrom="page">
                  <wp:posOffset>5716905</wp:posOffset>
                </wp:positionV>
                <wp:extent cx="228600" cy="0"/>
                <wp:effectExtent l="8255" t="11430" r="10795" b="7620"/>
                <wp:wrapNone/>
                <wp:docPr id="17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BE866" id="Line 19" o:spid="_x0000_s1026" style="position:absolute;z-index:25151334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.65pt,450.15pt" to="18.65pt,4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2320" behindDoc="0" locked="0" layoutInCell="1" allowOverlap="1" wp14:anchorId="21614454" wp14:editId="42ED675D">
                <wp:simplePos x="0" y="0"/>
                <wp:positionH relativeFrom="column">
                  <wp:posOffset>8255</wp:posOffset>
                </wp:positionH>
                <wp:positionV relativeFrom="page">
                  <wp:posOffset>5488305</wp:posOffset>
                </wp:positionV>
                <wp:extent cx="228600" cy="0"/>
                <wp:effectExtent l="8255" t="11430" r="10795" b="7620"/>
                <wp:wrapNone/>
                <wp:docPr id="16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7A301" id="Line 18" o:spid="_x0000_s1026" style="position:absolute;z-index:25151232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.65pt,432.15pt" to="18.65pt,4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" strokecolor="#fffffe" strokeweight="1pt">
                <v:shadow color="#dcd6d4"/>
                <w10:wrap anchory="page"/>
              </v:line>
            </w:pict>
          </mc:Fallback>
        </mc:AlternateContent>
      </w:r>
      <w:r w:rsidR="00EE23CA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511296" behindDoc="0" locked="0" layoutInCell="1" allowOverlap="1" wp14:anchorId="793FF79A" wp14:editId="5FFE897D">
                <wp:simplePos x="0" y="0"/>
                <wp:positionH relativeFrom="column">
                  <wp:posOffset>8255</wp:posOffset>
                </wp:positionH>
                <wp:positionV relativeFrom="page">
                  <wp:posOffset>5259705</wp:posOffset>
                </wp:positionV>
                <wp:extent cx="228600" cy="0"/>
                <wp:effectExtent l="8255" t="11430" r="10795" b="7620"/>
                <wp:wrapNone/>
                <wp:docPr id="15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97551" id="Line 17" o:spid="_x0000_s1026" style="position:absolute;z-index:25151129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.65pt,414.15pt" to="18.65pt,4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" strokecolor="#fffffe" strokeweight="1pt">
                <v:shadow color="#dcd6d4"/>
                <w10:wrap anchory="page"/>
              </v:line>
            </w:pict>
          </mc:Fallback>
        </mc:AlternateContent>
      </w:r>
    </w:p>
    <w:p w14:paraId="7B63543B" w14:textId="66B26D5D" w:rsidR="00BD0FE9" w:rsidRDefault="00B12B67">
      <w:r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647DF045" wp14:editId="09B11C68">
                <wp:simplePos x="0" y="0"/>
                <wp:positionH relativeFrom="margin">
                  <wp:posOffset>1046643</wp:posOffset>
                </wp:positionH>
                <wp:positionV relativeFrom="paragraph">
                  <wp:posOffset>9575567</wp:posOffset>
                </wp:positionV>
                <wp:extent cx="1770986" cy="436328"/>
                <wp:effectExtent l="0" t="0" r="1270" b="1905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0986" cy="436328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8D0BE0" id="Rectangle 1" o:spid="_x0000_s1026" style="position:absolute;margin-left:82.4pt;margin-top:754pt;width:139.45pt;height:34.35pt;z-index:251780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" stroked="f" strokeweight="1pt">
                <v:fill r:id="rId10" o:title="" recolor="t" rotate="t" type="frame"/>
                <w10:wrap anchorx="margin"/>
              </v:rect>
            </w:pict>
          </mc:Fallback>
        </mc:AlternateContent>
      </w:r>
      <w:r w:rsidR="008174FE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690835F3" wp14:editId="228F3340">
                <wp:simplePos x="0" y="0"/>
                <wp:positionH relativeFrom="column">
                  <wp:posOffset>-360680</wp:posOffset>
                </wp:positionH>
                <wp:positionV relativeFrom="paragraph">
                  <wp:posOffset>3271833</wp:posOffset>
                </wp:positionV>
                <wp:extent cx="4749421" cy="914400"/>
                <wp:effectExtent l="0" t="0" r="0" b="0"/>
                <wp:wrapNone/>
                <wp:docPr id="2038923609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9421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CEA16E5" w14:textId="77777777" w:rsidR="008174FE" w:rsidRPr="001D330B" w:rsidRDefault="008174FE" w:rsidP="008174FE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0835F3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-28.4pt;margin-top:257.6pt;width:373.95pt;height:1in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" filled="f" fillcolor="#fffffe" stroked="f" strokecolor="#212120" insetpen="t">
                <v:textbox inset="2.88pt,2.88pt,2.88pt,2.88pt">
                  <w:txbxContent>
                    <w:p w14:paraId="6CEA16E5" w14:textId="77777777" w:rsidR="008174FE" w:rsidRPr="001D330B" w:rsidRDefault="008174FE" w:rsidP="008174FE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6477EB">
        <w:rPr>
          <w:noProof/>
          <w:color w:val="auto"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3297953C" wp14:editId="6AADE175">
                <wp:simplePos x="0" y="0"/>
                <wp:positionH relativeFrom="column">
                  <wp:posOffset>4582633</wp:posOffset>
                </wp:positionH>
                <wp:positionV relativeFrom="paragraph">
                  <wp:posOffset>3394592</wp:posOffset>
                </wp:positionV>
                <wp:extent cx="2415303" cy="6432688"/>
                <wp:effectExtent l="0" t="0" r="4445" b="6350"/>
                <wp:wrapNone/>
                <wp:docPr id="211254470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5303" cy="6432688"/>
                          <a:chOff x="0" y="0"/>
                          <a:chExt cx="2192330" cy="7155767"/>
                        </a:xfrm>
                      </wpg:grpSpPr>
                      <wps:wsp>
                        <wps:cNvPr id="20590858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1265" y="0"/>
                            <a:ext cx="2171065" cy="2285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21212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575D3A6" w14:textId="77777777" w:rsidR="006477EB" w:rsidRPr="001D330B" w:rsidRDefault="006477EB" w:rsidP="006477EB">
                              <w:pPr>
                                <w:widowControl w:val="0"/>
                                <w:spacing w:line="280" w:lineRule="exact"/>
                                <w:jc w:val="both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Congue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nihil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imperdiet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doming id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quod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mazim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placerat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facer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minimeniam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et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iusto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odio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dig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nissim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qui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blandit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praesent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lupta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Tummer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delenit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augue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dolore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feugait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nulla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facilisi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Con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erattis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sectetuer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adip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iscing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elit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sed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diam non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magna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aliquam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volutpat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Nam liber tempor cum soluta nobis sed diam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nonummy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ad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823400115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415612"/>
                            <a:ext cx="2171065" cy="2285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21212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44548CA" w14:textId="77777777" w:rsidR="006477EB" w:rsidRPr="001D330B" w:rsidRDefault="006477EB" w:rsidP="006477EB">
                              <w:pPr>
                                <w:widowControl w:val="0"/>
                                <w:spacing w:line="280" w:lineRule="exact"/>
                                <w:jc w:val="both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Congue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nihil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imperdiet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doming id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quod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mazim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placerat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facer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minimeniam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et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iusto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odio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dig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nissim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qui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blandit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praesent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lupta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Tummer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delenit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augue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dolore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feugait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nulla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facilisi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Con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erattis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sectetuer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adip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iscing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elit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sed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diam non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magna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aliquam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volutpat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Nam liber tempor cum soluta nobis sed diam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nonummy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ad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386417188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10633" y="4870401"/>
                            <a:ext cx="2171065" cy="2285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21212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1066425" w14:textId="77777777" w:rsidR="006477EB" w:rsidRPr="001D330B" w:rsidRDefault="006477EB" w:rsidP="006477EB">
                              <w:pPr>
                                <w:widowControl w:val="0"/>
                                <w:spacing w:line="280" w:lineRule="exact"/>
                                <w:jc w:val="both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Congue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nihil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imperdiet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doming id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quod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mazim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placerat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facer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minimeniam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tation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ullam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corper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et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iusto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odio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dig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nissim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qui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blandit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praesent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lupta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Tummer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delenit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augue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duis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dolore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te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feugait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nulla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facilisi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Con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erattis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sectetuer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adip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iscing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elit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, sed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diam non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magna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aliquam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volutpat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. Nam liber tempor cum soluta nobis sed diam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nonummy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nibh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ad minim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am,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nostruexerci</w:t>
                              </w:r>
                              <w:proofErr w:type="spellEnd"/>
                              <w:r w:rsidRPr="001D330B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97953C" id="Group 5" o:spid="_x0000_s1027" style="position:absolute;margin-left:360.85pt;margin-top:267.3pt;width:190.2pt;height:506.5pt;z-index:251763200;mso-width-relative:margin;mso-height-relative:margin" coordsize="21923,71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">
                <v:shape id="_x0000_s1028" type="#_x0000_t202" style="position:absolute;left:212;width:21711;height:2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" filled="f" fillcolor="#fffffe" stroked="f" strokecolor="#212120" insetpen="t">
                  <v:textbox inset="2.88pt,2.88pt,2.88pt,2.88pt">
                    <w:txbxContent>
                      <w:p w14:paraId="1575D3A6" w14:textId="77777777" w:rsidR="006477EB" w:rsidRPr="001D330B" w:rsidRDefault="006477EB" w:rsidP="006477EB">
                        <w:pPr>
                          <w:widowControl w:val="0"/>
                          <w:spacing w:line="280" w:lineRule="exact"/>
                          <w:jc w:val="both"/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</w:pP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Congue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nihil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imperdiet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doming id quod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mazim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placerat facer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minimeniam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ullamcorper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ullam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iusto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odio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dig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nissim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qui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blandit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praesent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lupta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Tummer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delenit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augue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duis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dolore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feugait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nulla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facilisi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Con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erattis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sectetuer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adip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iscing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elit, sed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diam non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magna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aliquam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volutpat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Nam liber tempor cum soluta nobis sed diam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nonummy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ad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 id="_x0000_s1029" type="#_x0000_t202" style="position:absolute;top:24156;width:21710;height:2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" filled="f" fillcolor="#fffffe" stroked="f" strokecolor="#212120" insetpen="t">
                  <v:textbox inset="2.88pt,2.88pt,2.88pt,2.88pt">
                    <w:txbxContent>
                      <w:p w14:paraId="644548CA" w14:textId="77777777" w:rsidR="006477EB" w:rsidRPr="001D330B" w:rsidRDefault="006477EB" w:rsidP="006477EB">
                        <w:pPr>
                          <w:widowControl w:val="0"/>
                          <w:spacing w:line="280" w:lineRule="exact"/>
                          <w:jc w:val="both"/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</w:pP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Congue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nihil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imperdiet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doming id quod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mazim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placerat facer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minimeniam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ullamcorper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ullam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iusto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odio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dig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nissim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qui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blandit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praesent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lupta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Tummer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delenit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augue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duis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dolore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feugait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nulla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facilisi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Con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erattis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sectetuer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adip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iscing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elit, sed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diam non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magna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aliquam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volutpat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Nam liber tempor cum soluta nobis sed diam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nonummy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ad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 id="_x0000_s1030" type="#_x0000_t202" style="position:absolute;left:106;top:48704;width:21710;height:2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" filled="f" fillcolor="#fffffe" stroked="f" strokecolor="#212120" insetpen="t">
                  <v:textbox inset="2.88pt,2.88pt,2.88pt,2.88pt">
                    <w:txbxContent>
                      <w:p w14:paraId="51066425" w14:textId="77777777" w:rsidR="006477EB" w:rsidRPr="001D330B" w:rsidRDefault="006477EB" w:rsidP="006477EB">
                        <w:pPr>
                          <w:widowControl w:val="0"/>
                          <w:spacing w:line="280" w:lineRule="exact"/>
                          <w:jc w:val="both"/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</w:pP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Congue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nihil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imperdiet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doming id quod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mazim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placerat facer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minimeniam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ullamcorper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tation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ullam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corper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iusto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odio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dig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nissim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qui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blandit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praesent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lupta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Tummer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delenit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augue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duis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dolore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te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feugait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nulla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facilisi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Con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erattis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sectetuer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adip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iscing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elit, sed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diam non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magna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aliquam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volutpat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. Nam liber tempor cum soluta nobis sed diam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nonummy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nibh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ut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enim ad minim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 xml:space="preserve"> am, quis </w:t>
                        </w:r>
                        <w:proofErr w:type="spellStart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nostruexerci</w:t>
                        </w:r>
                        <w:proofErr w:type="spellEnd"/>
                        <w:r w:rsidRPr="001D330B">
                          <w:rPr>
                            <w:rFonts w:asciiTheme="minorHAnsi" w:hAnsiTheme="minorHAnsi" w:cstheme="minorHAnsi"/>
                            <w:color w:val="FFFFFF" w:themeColor="background1"/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477EB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06E44B9E" wp14:editId="6D2321D4">
                <wp:simplePos x="0" y="0"/>
                <wp:positionH relativeFrom="column">
                  <wp:posOffset>4486940</wp:posOffset>
                </wp:positionH>
                <wp:positionV relativeFrom="paragraph">
                  <wp:posOffset>3341429</wp:posOffset>
                </wp:positionV>
                <wp:extent cx="2819651" cy="6747510"/>
                <wp:effectExtent l="0" t="0" r="0" b="0"/>
                <wp:wrapNone/>
                <wp:docPr id="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651" cy="674751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C605C3" id="Rectangle 6" o:spid="_x0000_s1026" style="position:absolute;margin-left:353.3pt;margin-top:263.1pt;width:222pt;height:531.3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" fillcolor="#0070c0" stroked="f" strokecolor="#212120" insetpen="t">
                <v:shadow color="#dcd6d4"/>
                <v:textbox inset="2.88pt,2.88pt,2.88pt,2.88pt"/>
              </v:rect>
            </w:pict>
          </mc:Fallback>
        </mc:AlternateContent>
      </w:r>
      <w:r w:rsidR="006477EB">
        <w:rPr>
          <w:noProof/>
          <w:color w:val="auto"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 wp14:anchorId="27F3E54B" wp14:editId="77D5B314">
                <wp:simplePos x="0" y="0"/>
                <wp:positionH relativeFrom="column">
                  <wp:posOffset>-286385</wp:posOffset>
                </wp:positionH>
                <wp:positionV relativeFrom="paragraph">
                  <wp:posOffset>4723292</wp:posOffset>
                </wp:positionV>
                <wp:extent cx="4575028" cy="4986670"/>
                <wp:effectExtent l="0" t="0" r="0" b="4445"/>
                <wp:wrapNone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5028" cy="4986670"/>
                          <a:chOff x="-6" y="878775"/>
                          <a:chExt cx="4476410" cy="4764231"/>
                        </a:xfrm>
                      </wpg:grpSpPr>
                      <wps:wsp>
                        <wps:cNvPr id="187" name="Text Box 18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710047"/>
                            <a:ext cx="214884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21212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D0CAFE2" w14:textId="77777777" w:rsidR="006F4C6E" w:rsidRPr="00BD4610" w:rsidRDefault="006F4C6E" w:rsidP="006F4C6E">
                              <w:pPr>
                                <w:widowControl w:val="0"/>
                                <w:spacing w:line="280" w:lineRule="exact"/>
                                <w:jc w:val="both"/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Congue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nihil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imperdiet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doming id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quod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mazim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placerat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facer minim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veni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am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ut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wisi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enim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ad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minimeniam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,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quis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erat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nostr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t>uexerci</w:t>
                              </w:r>
                              <w:proofErr w:type="spellEnd"/>
                              <w:r w:rsidRPr="00BD4610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  <w:br/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g:grpSp>
                        <wpg:cNvPr id="198" name="Group 198"/>
                        <wpg:cNvGrpSpPr/>
                        <wpg:grpSpPr>
                          <a:xfrm>
                            <a:off x="-6" y="878775"/>
                            <a:ext cx="4476410" cy="4764231"/>
                            <a:chOff x="-6" y="878775"/>
                            <a:chExt cx="4476410" cy="4764231"/>
                          </a:xfrm>
                        </wpg:grpSpPr>
                        <wps:wsp>
                          <wps:cNvPr id="192" name="Text Box 1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26959" y="2268065"/>
                              <a:ext cx="2142717" cy="14701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E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21212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54AA4213" w14:textId="77777777" w:rsidR="006F4C6E" w:rsidRPr="00BD4610" w:rsidRDefault="006F4C6E" w:rsidP="006F4C6E">
                                <w:pPr>
                                  <w:widowControl w:val="0"/>
                                  <w:spacing w:line="280" w:lineRule="exact"/>
                                  <w:jc w:val="both"/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corper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et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iusto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odio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dig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nissim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qui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blandit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praesent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lupta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Tummer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delenit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augue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duis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te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feugait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facilisi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Con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erattis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sectetuer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adip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iscing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diam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magna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ali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quam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volutpat</w:t>
                                </w:r>
                                <w:proofErr w:type="spellEnd"/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. Nam liber tempor cum soluta nobis sed</w:t>
                                </w:r>
                                <w:r w:rsidRPr="00BD4610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br/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36576" tIns="36576" rIns="36576" bIns="36576" anchor="t" anchorCtr="0" upright="1">
                            <a:noAutofit/>
                          </wps:bodyPr>
                        </wps:wsp>
                        <wpg:grpSp>
                          <wpg:cNvPr id="197" name="Group 197"/>
                          <wpg:cNvGrpSpPr/>
                          <wpg:grpSpPr>
                            <a:xfrm>
                              <a:off x="-6" y="878775"/>
                              <a:ext cx="4476410" cy="4764231"/>
                              <a:chOff x="-6" y="878775"/>
                              <a:chExt cx="4476410" cy="4764231"/>
                            </a:xfrm>
                          </wpg:grpSpPr>
                          <wps:wsp>
                            <wps:cNvPr id="182" name="Text Box 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" y="878775"/>
                                <a:ext cx="4338955" cy="700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E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 algn="in">
                                    <a:solidFill>
                                      <a:srgbClr val="21212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6705A734" w14:textId="77777777" w:rsidR="006F4C6E" w:rsidRPr="00BD4610" w:rsidRDefault="006F4C6E" w:rsidP="006F4C6E">
                                  <w:pPr>
                                    <w:widowControl w:val="0"/>
                                    <w:spacing w:line="320" w:lineRule="exact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Imperdiet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doming id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quod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mazim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placerat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facer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minimeniam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et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iusto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odio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dig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nissim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qui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blandit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praesent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lupta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Tummer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delenit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augue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duis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dolore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feugait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nulla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facilisi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36576" tIns="36576" rIns="36576" bIns="36576" anchor="t" anchorCtr="0" upright="1">
                              <a:noAutofit/>
                            </wps:bodyPr>
                          </wps:wsp>
                          <wps:wsp>
                            <wps:cNvPr id="188" name="Text Box 1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7564" y="1710047"/>
                                <a:ext cx="2148840" cy="866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E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 algn="in">
                                    <a:solidFill>
                                      <a:srgbClr val="21212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7DDF67A2" w14:textId="77777777" w:rsidR="006F4C6E" w:rsidRPr="00BD4610" w:rsidRDefault="006F4C6E" w:rsidP="006F4C6E">
                                  <w:pPr>
                                    <w:widowControl w:val="0"/>
                                    <w:spacing w:line="280" w:lineRule="exact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Quod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mazim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placerat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facer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minimeniam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br/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36576" tIns="36576" rIns="36576" bIns="36576" anchor="t" anchorCtr="0" upright="1">
                              <a:noAutofit/>
                            </wps:bodyPr>
                          </wps:wsp>
                          <wps:wsp>
                            <wps:cNvPr id="189" name="Text Box 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871356"/>
                                <a:ext cx="2148840" cy="1771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E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 algn="in">
                                    <a:solidFill>
                                      <a:srgbClr val="21212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1BD03DD5" w14:textId="77777777" w:rsidR="006F4C6E" w:rsidRPr="00BD4610" w:rsidRDefault="006F4C6E" w:rsidP="006F4C6E">
                                  <w:pPr>
                                    <w:widowControl w:val="0"/>
                                    <w:spacing w:line="280" w:lineRule="exact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tempor cum soluta nobis sed diam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nonummy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nibh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ad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Option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congue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nihil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imperdiet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doming id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quod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mazim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placerat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facer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utte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minimeniam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ullamcorer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et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iusto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odio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dig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nissim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qui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blandit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praesent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lupta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tum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delenit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36576" tIns="36576" rIns="36576" bIns="36576" anchor="t" anchorCtr="0" upright="1">
                              <a:noAutofit/>
                            </wps:bodyPr>
                          </wps:wsp>
                          <wps:wsp>
                            <wps:cNvPr id="190" name="Text Box 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7564" y="3871356"/>
                                <a:ext cx="2148840" cy="1714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E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 algn="in">
                                    <a:solidFill>
                                      <a:srgbClr val="21212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34C6BB89" w14:textId="77777777" w:rsidR="006F4C6E" w:rsidRPr="00BD4610" w:rsidRDefault="006F4C6E" w:rsidP="006F4C6E">
                                  <w:pPr>
                                    <w:widowControl w:val="0"/>
                                    <w:spacing w:line="280" w:lineRule="exact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diam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nonummy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nibh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ad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Option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congue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nihil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imperdiet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doming id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quod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mazim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placerat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facer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utte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minimeniam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ullamcorer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Congue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nihil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imperdiet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doming id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quod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mazim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placerat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facer minim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veni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wisi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minimeniam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quis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36576" tIns="36576" rIns="36576" bIns="36576" anchor="t" anchorCtr="0" upright="1">
                              <a:noAutofit/>
                            </wps:bodyPr>
                          </wps:wsp>
                          <wps:wsp>
                            <wps:cNvPr id="191" name="Text Box 1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6" y="2268065"/>
                                <a:ext cx="2148580" cy="14701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E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 algn="in">
                                    <a:solidFill>
                                      <a:srgbClr val="21212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17100A5D" w14:textId="7EB85DD2" w:rsidR="006F4C6E" w:rsidRPr="00BD4610" w:rsidRDefault="006F4C6E" w:rsidP="006F4C6E">
                                  <w:pPr>
                                    <w:widowControl w:val="0"/>
                                    <w:spacing w:line="280" w:lineRule="exact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nostru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exerci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tation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ullam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corper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et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iusto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odio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dig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nissim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qui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blandit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praesent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lupta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Tummer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delenit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augue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duis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dolore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te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feugait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nulla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facilisi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. Con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erattis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sectetuer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adip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iscing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elit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, sed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diam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nonummy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nibh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magna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ali-quam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erat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volutpat.Namliber</w:t>
                                  </w:r>
                                  <w:proofErr w:type="spellEnd"/>
                                  <w:r w:rsidRPr="00BD4610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br/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36576" tIns="36576" rIns="36576" bIns="36576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F3E54B" id="Group 199" o:spid="_x0000_s1031" style="position:absolute;margin-left:-22.55pt;margin-top:371.9pt;width:360.25pt;height:392.65pt;z-index:251603456;mso-width-relative:margin;mso-height-relative:margin" coordorigin=",8787" coordsize="44764,47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">
                <v:shape id="Text Box 189" o:spid="_x0000_s1032" type="#_x0000_t202" style="position:absolute;top:17100;width:21488;height:8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" filled="f" fillcolor="#fffffe" stroked="f" strokecolor="#212120" insetpen="t">
                  <v:textbox inset="2.88pt,2.88pt,2.88pt,2.88pt">
                    <w:txbxContent>
                      <w:p w14:paraId="6D0CAFE2" w14:textId="77777777" w:rsidR="006F4C6E" w:rsidRPr="00BD4610" w:rsidRDefault="006F4C6E" w:rsidP="006F4C6E">
                        <w:pPr>
                          <w:widowControl w:val="0"/>
                          <w:spacing w:line="280" w:lineRule="exact"/>
                          <w:jc w:val="both"/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</w:pP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Congue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nihil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imperdiet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doming id quod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mazim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placerat facer minim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veni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am ut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wisi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enim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ad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minimeniam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, quis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erat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nostr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t>uexerci</w:t>
                        </w:r>
                        <w:proofErr w:type="spellEnd"/>
                        <w:r w:rsidRPr="00BD4610"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  <w:br/>
                          <w:t xml:space="preserve"> </w:t>
                        </w:r>
                      </w:p>
                    </w:txbxContent>
                  </v:textbox>
                </v:shape>
                <v:group id="Group 198" o:spid="_x0000_s1033" style="position:absolute;top:8787;width:44764;height:47643" coordorigin=",8787" coordsize="44764,47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Text Box 194" o:spid="_x0000_s1034" type="#_x0000_t202" style="position:absolute;left:23269;top:22680;width:21427;height:14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" filled="f" fillcolor="#fffffe" stroked="f" strokecolor="#212120" insetpen="t">
                    <v:textbox inset="2.88pt,2.88pt,2.88pt,2.88pt">
                      <w:txbxContent>
                        <w:p w14:paraId="54AA4213" w14:textId="77777777" w:rsidR="006F4C6E" w:rsidRPr="00BD4610" w:rsidRDefault="006F4C6E" w:rsidP="006F4C6E">
                          <w:pPr>
                            <w:widowControl w:val="0"/>
                            <w:spacing w:line="280" w:lineRule="exact"/>
                            <w:jc w:val="both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ullam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corper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et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iusto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odio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dig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nissim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qui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blandit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praesent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lupta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Tummer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delenit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augue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duis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te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feugait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nulla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facilisi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Con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erattis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sectetuer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adip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iscing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elit, sed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diam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magna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ali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quam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volutpat</w:t>
                          </w:r>
                          <w:proofErr w:type="spellEnd"/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. Nam liber tempor cum soluta nobis sed</w:t>
                          </w:r>
                          <w:r w:rsidRPr="00BD4610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br/>
                            <w:t xml:space="preserve"> </w:t>
                          </w:r>
                        </w:p>
                      </w:txbxContent>
                    </v:textbox>
                  </v:shape>
                  <v:group id="Group 197" o:spid="_x0000_s1035" style="position:absolute;top:8787;width:44764;height:47643" coordorigin=",8787" coordsize="44764,47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  <v:shape id="Text Box 184" o:spid="_x0000_s1036" type="#_x0000_t202" style="position:absolute;top:8787;width:43389;height:7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" filled="f" fillcolor="#fffffe" stroked="f" strokecolor="#212120" insetpen="t">
                      <v:textbox inset="2.88pt,2.88pt,2.88pt,2.88pt">
                        <w:txbxContent>
                          <w:p w14:paraId="6705A734" w14:textId="77777777" w:rsidR="006F4C6E" w:rsidRPr="00BD4610" w:rsidRDefault="006F4C6E" w:rsidP="006F4C6E">
                            <w:pPr>
                              <w:widowControl w:val="0"/>
                              <w:spacing w:line="32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quod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placerat facer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ut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ullam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nulla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  <v:shape id="Text Box 190" o:spid="_x0000_s1037" type="#_x0000_t202" style="position:absolute;left:23275;top:17100;width:21489;height:8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" filled="f" fillcolor="#fffffe" stroked="f" strokecolor="#212120" insetpen="t">
                      <v:textbox inset="2.88pt,2.88pt,2.88pt,2.88pt">
                        <w:txbxContent>
                          <w:p w14:paraId="7DDF67A2" w14:textId="77777777" w:rsidR="006F4C6E" w:rsidRPr="00BD4610" w:rsidRDefault="006F4C6E" w:rsidP="006F4C6E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Quod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placerat facer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ut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 </w:t>
                            </w:r>
                          </w:p>
                        </w:txbxContent>
                      </v:textbox>
                    </v:shape>
                    <v:shape id="Text Box 191" o:spid="_x0000_s1038" type="#_x0000_t202" style="position:absolute;top:38713;width:21488;height:17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" filled="f" fillcolor="#fffffe" stroked="f" strokecolor="#212120" insetpen="t">
                      <v:textbox inset="2.88pt,2.88pt,2.88pt,2.88pt">
                        <w:txbxContent>
                          <w:p w14:paraId="1BD03DD5" w14:textId="77777777" w:rsidR="006F4C6E" w:rsidRPr="00BD4610" w:rsidRDefault="006F4C6E" w:rsidP="006F4C6E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tempor cum soluta nobis sed diam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ad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ullam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quod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placerat facer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ullam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tum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  <v:shape id="Text Box 192" o:spid="_x0000_s1039" type="#_x0000_t202" style="position:absolute;left:23275;top:38713;width:21489;height:17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" filled="f" fillcolor="#fffffe" stroked="f" strokecolor="#212120" insetpen="t">
                      <v:textbox inset="2.88pt,2.88pt,2.88pt,2.88pt">
                        <w:txbxContent>
                          <w:p w14:paraId="34C6BB89" w14:textId="77777777" w:rsidR="006F4C6E" w:rsidRPr="00BD4610" w:rsidRDefault="006F4C6E" w:rsidP="006F4C6E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diam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ad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ullam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quod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placerat facer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quod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placerat facer minim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ut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quis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  <v:shape id="Text Box 193" o:spid="_x0000_s1040" type="#_x0000_t202" style="position:absolute;top:22680;width:21485;height:14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" filled="f" fillcolor="#fffffe" stroked="f" strokecolor="#212120" insetpen="t">
                      <v:textbox inset="2.88pt,2.88pt,2.88pt,2.88pt">
                        <w:txbxContent>
                          <w:p w14:paraId="17100A5D" w14:textId="7EB85DD2" w:rsidR="006F4C6E" w:rsidRPr="00BD4610" w:rsidRDefault="006F4C6E" w:rsidP="006F4C6E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ullam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nulla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elit, sed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-quam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volutpat.Namliber</w:t>
                            </w:r>
                            <w:proofErr w:type="spellEnd"/>
                            <w:r w:rsidRPr="00BD461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 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8A3D949" wp14:editId="00536ED1">
                <wp:simplePos x="0" y="0"/>
                <wp:positionH relativeFrom="column">
                  <wp:posOffset>-329609</wp:posOffset>
                </wp:positionH>
                <wp:positionV relativeFrom="paragraph">
                  <wp:posOffset>2076155</wp:posOffset>
                </wp:positionV>
                <wp:extent cx="7325360" cy="1041990"/>
                <wp:effectExtent l="0" t="0" r="0" b="6350"/>
                <wp:wrapNone/>
                <wp:docPr id="1314443836" name="Text Box 1314443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25360" cy="104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AD9EF6" w14:textId="3D9FA1DC" w:rsidR="006477EB" w:rsidRPr="006477EB" w:rsidRDefault="00000000" w:rsidP="006477EB">
                            <w:pPr>
                              <w:pStyle w:val="Title"/>
                              <w:jc w:val="center"/>
                              <w:rPr>
                                <w:rFonts w:cstheme="minorHAnsi"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sdt>
                              <w:sdtPr>
                                <w:rPr>
                                  <w:rFonts w:cstheme="minorHAnsi"/>
                                  <w:color w:val="FFFFFF" w:themeColor="background1"/>
                                  <w:sz w:val="96"/>
                                  <w:szCs w:val="96"/>
                                </w:rPr>
                                <w:id w:val="-69652455"/>
                                <w:placeholder>
                                  <w:docPart w:val="EDA1B15884AF4F3CBA79FEBD1A658529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Content>
                                <w:r w:rsidR="006477EB" w:rsidRPr="006477EB">
                                  <w:rPr>
                                    <w:rFonts w:cstheme="minorHAnsi"/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>NEWSLETTER</w:t>
                                </w:r>
                              </w:sdtContent>
                            </w:sdt>
                            <w:r w:rsidR="006477EB" w:rsidRPr="006477EB">
                              <w:rPr>
                                <w:rFonts w:cstheme="minorHAnsi"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 TITLE HERE</w:t>
                            </w:r>
                          </w:p>
                          <w:p w14:paraId="30113B35" w14:textId="77777777" w:rsidR="006477EB" w:rsidRPr="006477EB" w:rsidRDefault="006477EB" w:rsidP="006477EB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  <w:p w14:paraId="26B81E8F" w14:textId="77777777" w:rsidR="006477EB" w:rsidRPr="006477EB" w:rsidRDefault="00000000" w:rsidP="006477EB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4"/>
                                <w:szCs w:val="32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4"/>
                                  <w:szCs w:val="32"/>
                                </w:rPr>
                                <w:id w:val="-1811085139"/>
                                <w:placeholder>
                                  <w:docPart w:val="138C8D5E42114802AEE8C1219629BB23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Content>
                                <w:r w:rsidR="006477EB" w:rsidRPr="006477EB">
                                  <w:rPr>
                                    <w:rFonts w:asciiTheme="minorHAnsi" w:hAnsiTheme="minorHAnsi" w:cstheme="minorHAnsi"/>
                                    <w:color w:val="FFFFFF" w:themeColor="background1"/>
                                    <w:sz w:val="24"/>
                                    <w:szCs w:val="32"/>
                                  </w:rPr>
                                  <w:t>ISSUE NO</w:t>
                                </w:r>
                              </w:sdtContent>
                            </w:sdt>
                            <w:r w:rsidR="006477EB"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4"/>
                                <w:szCs w:val="32"/>
                              </w:rPr>
                              <w:t xml:space="preserve">  |  </w:t>
                            </w: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4"/>
                                  <w:szCs w:val="32"/>
                                </w:rPr>
                                <w:id w:val="-1179736916"/>
                                <w:placeholder>
                                  <w:docPart w:val="C72062EC023F42818C2179FC0216A5F7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Content>
                                <w:r w:rsidR="006477EB" w:rsidRPr="006477EB">
                                  <w:rPr>
                                    <w:rFonts w:asciiTheme="minorHAnsi" w:hAnsiTheme="minorHAnsi" w:cstheme="minorHAnsi"/>
                                    <w:color w:val="FFFFFF" w:themeColor="background1"/>
                                    <w:sz w:val="24"/>
                                    <w:szCs w:val="32"/>
                                  </w:rPr>
                                  <w:t>MONTH - MONTH YEAR</w:t>
                                </w:r>
                              </w:sdtContent>
                            </w:sdt>
                            <w:r w:rsidR="006477EB"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4"/>
                                <w:szCs w:val="32"/>
                              </w:rPr>
                              <w:t xml:space="preserve">  |  </w:t>
                            </w: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4"/>
                                  <w:szCs w:val="32"/>
                                </w:rPr>
                                <w:id w:val="435021645"/>
                                <w:placeholder>
                                  <w:docPart w:val="279BDA04B1124EDDA80A8C5A2C5F2837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Content>
                                <w:r w:rsidR="006477EB" w:rsidRPr="006477EB">
                                  <w:rPr>
                                    <w:rFonts w:asciiTheme="minorHAnsi" w:hAnsiTheme="minorHAnsi" w:cstheme="minorHAnsi"/>
                                    <w:color w:val="FFFFFF" w:themeColor="background1"/>
                                    <w:sz w:val="24"/>
                                    <w:szCs w:val="32"/>
                                  </w:rPr>
                                  <w:t>VOLUME</w:t>
                                </w:r>
                              </w:sdtContent>
                            </w:sdt>
                          </w:p>
                          <w:p w14:paraId="0079099A" w14:textId="77777777" w:rsidR="006477EB" w:rsidRPr="006477EB" w:rsidRDefault="006477EB" w:rsidP="006477EB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3D949" id="Text Box 1314443836" o:spid="_x0000_s1041" type="#_x0000_t202" style="position:absolute;margin-left:-25.95pt;margin-top:163.5pt;width:576.8pt;height:82.0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" filled="f" stroked="f" strokeweight=".5pt">
                <v:textbox>
                  <w:txbxContent>
                    <w:p w14:paraId="33AD9EF6" w14:textId="3D9FA1DC" w:rsidR="006477EB" w:rsidRPr="006477EB" w:rsidRDefault="00000000" w:rsidP="006477EB">
                      <w:pPr>
                        <w:pStyle w:val="Title"/>
                        <w:jc w:val="center"/>
                        <w:rPr>
                          <w:rFonts w:cstheme="minorHAnsi"/>
                          <w:color w:val="FFFFFF" w:themeColor="background1"/>
                          <w:sz w:val="96"/>
                          <w:szCs w:val="96"/>
                        </w:rPr>
                      </w:pPr>
                      <w:sdt>
                        <w:sdtPr>
                          <w:rPr>
                            <w:rFonts w:cstheme="minorHAnsi"/>
                            <w:color w:val="FFFFFF" w:themeColor="background1"/>
                            <w:sz w:val="96"/>
                            <w:szCs w:val="96"/>
                          </w:rPr>
                          <w:id w:val="-69652455"/>
                          <w:placeholder>
                            <w:docPart w:val="EDA1B15884AF4F3CBA79FEBD1A658529"/>
                          </w:placeholder>
                          <w:temporary/>
                          <w:showingPlcHdr/>
                          <w15:appearance w15:val="hidden"/>
                        </w:sdtPr>
                        <w:sdtContent>
                          <w:r w:rsidR="006477EB" w:rsidRPr="006477EB">
                            <w:rPr>
                              <w:rFonts w:cstheme="minorHAnsi"/>
                              <w:color w:val="FFFFFF" w:themeColor="background1"/>
                              <w:sz w:val="96"/>
                              <w:szCs w:val="96"/>
                            </w:rPr>
                            <w:t>NEWSLETTER</w:t>
                          </w:r>
                        </w:sdtContent>
                      </w:sdt>
                      <w:r w:rsidR="006477EB" w:rsidRPr="006477EB">
                        <w:rPr>
                          <w:rFonts w:cstheme="minorHAnsi"/>
                          <w:color w:val="FFFFFF" w:themeColor="background1"/>
                          <w:sz w:val="96"/>
                          <w:szCs w:val="96"/>
                        </w:rPr>
                        <w:t xml:space="preserve"> TITLE HERE</w:t>
                      </w:r>
                    </w:p>
                    <w:p w14:paraId="30113B35" w14:textId="77777777" w:rsidR="006477EB" w:rsidRPr="006477EB" w:rsidRDefault="006477EB" w:rsidP="006477EB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</w:p>
                    <w:p w14:paraId="26B81E8F" w14:textId="77777777" w:rsidR="006477EB" w:rsidRPr="006477EB" w:rsidRDefault="00000000" w:rsidP="006477EB">
                      <w:pPr>
                        <w:jc w:val="center"/>
                        <w:rPr>
                          <w:rFonts w:asciiTheme="minorHAnsi" w:hAnsiTheme="minorHAnsi" w:cstheme="minorHAnsi"/>
                          <w:color w:val="FFFFFF" w:themeColor="background1"/>
                          <w:sz w:val="24"/>
                          <w:szCs w:val="32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FFFFFF" w:themeColor="background1"/>
                            <w:sz w:val="24"/>
                            <w:szCs w:val="32"/>
                          </w:rPr>
                          <w:id w:val="-1811085139"/>
                          <w:placeholder>
                            <w:docPart w:val="138C8D5E42114802AEE8C1219629BB23"/>
                          </w:placeholder>
                          <w:temporary/>
                          <w:showingPlcHdr/>
                          <w15:appearance w15:val="hidden"/>
                        </w:sdtPr>
                        <w:sdtContent>
                          <w:r w:rsidR="006477EB" w:rsidRPr="006477EB">
                            <w:rPr>
                              <w:rFonts w:asciiTheme="minorHAnsi" w:hAnsiTheme="minorHAnsi" w:cstheme="minorHAnsi"/>
                              <w:color w:val="FFFFFF" w:themeColor="background1"/>
                              <w:sz w:val="24"/>
                              <w:szCs w:val="32"/>
                            </w:rPr>
                            <w:t>ISSUE NO</w:t>
                          </w:r>
                        </w:sdtContent>
                      </w:sdt>
                      <w:r w:rsidR="006477EB"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4"/>
                          <w:szCs w:val="32"/>
                        </w:rPr>
                        <w:t xml:space="preserve">  |  </w:t>
                      </w:r>
                      <w:sdt>
                        <w:sdtPr>
                          <w:rPr>
                            <w:rFonts w:asciiTheme="minorHAnsi" w:hAnsiTheme="minorHAnsi" w:cstheme="minorHAnsi"/>
                            <w:color w:val="FFFFFF" w:themeColor="background1"/>
                            <w:sz w:val="24"/>
                            <w:szCs w:val="32"/>
                          </w:rPr>
                          <w:id w:val="-1179736916"/>
                          <w:placeholder>
                            <w:docPart w:val="C72062EC023F42818C2179FC0216A5F7"/>
                          </w:placeholder>
                          <w:temporary/>
                          <w:showingPlcHdr/>
                          <w15:appearance w15:val="hidden"/>
                        </w:sdtPr>
                        <w:sdtContent>
                          <w:r w:rsidR="006477EB" w:rsidRPr="006477EB">
                            <w:rPr>
                              <w:rFonts w:asciiTheme="minorHAnsi" w:hAnsiTheme="minorHAnsi" w:cstheme="minorHAnsi"/>
                              <w:color w:val="FFFFFF" w:themeColor="background1"/>
                              <w:sz w:val="24"/>
                              <w:szCs w:val="32"/>
                            </w:rPr>
                            <w:t>MONTH - MONTH YEAR</w:t>
                          </w:r>
                        </w:sdtContent>
                      </w:sdt>
                      <w:r w:rsidR="006477EB"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4"/>
                          <w:szCs w:val="32"/>
                        </w:rPr>
                        <w:t xml:space="preserve">  |  </w:t>
                      </w:r>
                      <w:sdt>
                        <w:sdtPr>
                          <w:rPr>
                            <w:rFonts w:asciiTheme="minorHAnsi" w:hAnsiTheme="minorHAnsi" w:cstheme="minorHAnsi"/>
                            <w:color w:val="FFFFFF" w:themeColor="background1"/>
                            <w:sz w:val="24"/>
                            <w:szCs w:val="32"/>
                          </w:rPr>
                          <w:id w:val="435021645"/>
                          <w:placeholder>
                            <w:docPart w:val="279BDA04B1124EDDA80A8C5A2C5F2837"/>
                          </w:placeholder>
                          <w:temporary/>
                          <w:showingPlcHdr/>
                          <w15:appearance w15:val="hidden"/>
                        </w:sdtPr>
                        <w:sdtContent>
                          <w:r w:rsidR="006477EB" w:rsidRPr="006477EB">
                            <w:rPr>
                              <w:rFonts w:asciiTheme="minorHAnsi" w:hAnsiTheme="minorHAnsi" w:cstheme="minorHAnsi"/>
                              <w:color w:val="FFFFFF" w:themeColor="background1"/>
                              <w:sz w:val="24"/>
                              <w:szCs w:val="32"/>
                            </w:rPr>
                            <w:t>VOLUME</w:t>
                          </w:r>
                        </w:sdtContent>
                      </w:sdt>
                    </w:p>
                    <w:p w14:paraId="0079099A" w14:textId="77777777" w:rsidR="006477EB" w:rsidRPr="006477EB" w:rsidRDefault="006477EB" w:rsidP="006477EB">
                      <w:pPr>
                        <w:jc w:val="center"/>
                        <w:rPr>
                          <w:rFonts w:asciiTheme="minorHAnsi" w:hAnsiTheme="minorHAnsi" w:cstheme="minorHAnsi"/>
                          <w:color w:val="FFFFFF" w:themeColor="background1"/>
                          <w:sz w:val="16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77EB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 wp14:anchorId="5A9E9BEF" wp14:editId="257AA545">
                <wp:simplePos x="0" y="0"/>
                <wp:positionH relativeFrom="margin">
                  <wp:posOffset>-457200</wp:posOffset>
                </wp:positionH>
                <wp:positionV relativeFrom="paragraph">
                  <wp:posOffset>1480731</wp:posOffset>
                </wp:positionV>
                <wp:extent cx="7750810" cy="1722475"/>
                <wp:effectExtent l="0" t="0" r="2540" b="0"/>
                <wp:wrapNone/>
                <wp:docPr id="154" name="Rectangl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0810" cy="17224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842846" id="Rectangle 157" o:spid="_x0000_s1026" style="position:absolute;margin-left:-36pt;margin-top:116.6pt;width:610.3pt;height:135.65pt;z-index:251582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" fillcolor="black [3213]" stroked="f">
                <v:textbox inset="2.88pt,2.88pt,2.88pt,2.88pt"/>
                <w10:wrap anchorx="margin"/>
              </v:rect>
            </w:pict>
          </mc:Fallback>
        </mc:AlternateContent>
      </w:r>
      <w:r w:rsidR="006477EB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453D68F6" wp14:editId="0F114B19">
                <wp:simplePos x="0" y="0"/>
                <wp:positionH relativeFrom="column">
                  <wp:posOffset>-520995</wp:posOffset>
                </wp:positionH>
                <wp:positionV relativeFrom="paragraph">
                  <wp:posOffset>3203206</wp:posOffset>
                </wp:positionV>
                <wp:extent cx="7828915" cy="1097679"/>
                <wp:effectExtent l="0" t="0" r="635" b="7620"/>
                <wp:wrapNone/>
                <wp:docPr id="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8915" cy="1097679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FCBCB" id="Rectangle 7" o:spid="_x0000_s1026" style="position:absolute;margin-left:-41pt;margin-top:252.2pt;width:616.45pt;height:86.45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" fillcolor="#0070c0" stroked="f">
                <v:textbox inset="2.88pt,2.88pt,2.88pt,2.88pt"/>
              </v:rect>
            </w:pict>
          </mc:Fallback>
        </mc:AlternateContent>
      </w:r>
      <w:r w:rsidR="00BD0FE9">
        <w:br w:type="page"/>
      </w:r>
    </w:p>
    <w:p w14:paraId="2CA36634" w14:textId="762AEFFF" w:rsidR="00BD0FE9" w:rsidRDefault="001D330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6845FB00" wp14:editId="52682603">
                <wp:simplePos x="0" y="0"/>
                <wp:positionH relativeFrom="column">
                  <wp:posOffset>-240632</wp:posOffset>
                </wp:positionH>
                <wp:positionV relativeFrom="paragraph">
                  <wp:posOffset>-240632</wp:posOffset>
                </wp:positionV>
                <wp:extent cx="7194885" cy="2502569"/>
                <wp:effectExtent l="0" t="0" r="6350" b="0"/>
                <wp:wrapNone/>
                <wp:docPr id="95560285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94885" cy="25025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01FCCBD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2EFE32C5" w14:textId="77777777" w:rsidR="001D330B" w:rsidRPr="001D330B" w:rsidRDefault="001D330B" w:rsidP="001D330B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68EE8DAD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22BE0515" w14:textId="77777777" w:rsidR="001D330B" w:rsidRPr="001D330B" w:rsidRDefault="001D330B" w:rsidP="001D330B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6ED5CB4C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tum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terra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AE50631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5F2B48B6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1A914FD4" w14:textId="77777777" w:rsidR="001D330B" w:rsidRPr="001D330B" w:rsidRDefault="001D330B" w:rsidP="001D330B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5FB00" id="Text Box 33" o:spid="_x0000_s1042" type="#_x0000_t202" style="position:absolute;margin-left:-18.95pt;margin-top:-18.95pt;width:566.55pt;height:197.05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101FCCBD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2EFE32C5" w14:textId="77777777" w:rsidR="001D330B" w:rsidRPr="001D330B" w:rsidRDefault="001D330B" w:rsidP="001D330B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 </w:t>
                      </w:r>
                    </w:p>
                    <w:p w14:paraId="68EE8DAD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22BE0515" w14:textId="77777777" w:rsidR="001D330B" w:rsidRPr="001D330B" w:rsidRDefault="001D330B" w:rsidP="001D330B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 </w:t>
                      </w:r>
                    </w:p>
                    <w:p w14:paraId="6ED5CB4C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utte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tum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terra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Option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1AE50631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5F2B48B6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1A914FD4" w14:textId="77777777" w:rsidR="001D330B" w:rsidRPr="001D330B" w:rsidRDefault="001D330B" w:rsidP="001D330B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="00435B2B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7180470F" wp14:editId="3948B4E0">
                <wp:simplePos x="0" y="0"/>
                <wp:positionH relativeFrom="column">
                  <wp:posOffset>-551793</wp:posOffset>
                </wp:positionH>
                <wp:positionV relativeFrom="paragraph">
                  <wp:posOffset>-457200</wp:posOffset>
                </wp:positionV>
                <wp:extent cx="7874758" cy="2963917"/>
                <wp:effectExtent l="0" t="0" r="0" b="8255"/>
                <wp:wrapNone/>
                <wp:docPr id="203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758" cy="2963917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5DD16C" id="Rectangle 9" o:spid="_x0000_s1026" style="position:absolute;margin-left:-43.45pt;margin-top:-36pt;width:620.05pt;height:233.4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" fillcolor="black [3213]" stroked="f">
                <v:textbox inset="2.88pt,2.88pt,2.88pt,2.88pt"/>
              </v:rect>
            </w:pict>
          </mc:Fallback>
        </mc:AlternateContent>
      </w:r>
    </w:p>
    <w:p w14:paraId="1394B2BC" w14:textId="34E17281" w:rsidR="00BD0FE9" w:rsidRDefault="003B0BB6"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47F291BC" wp14:editId="150EC47C">
                <wp:simplePos x="0" y="0"/>
                <wp:positionH relativeFrom="column">
                  <wp:posOffset>3787140</wp:posOffset>
                </wp:positionH>
                <wp:positionV relativeFrom="paragraph">
                  <wp:posOffset>6806878</wp:posOffset>
                </wp:positionV>
                <wp:extent cx="3146444" cy="2988859"/>
                <wp:effectExtent l="0" t="0" r="0" b="2540"/>
                <wp:wrapNone/>
                <wp:docPr id="7721284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6444" cy="2988859"/>
                        </a:xfrm>
                        <a:prstGeom prst="rect">
                          <a:avLst/>
                        </a:prstGeom>
                        <a:blipFill dpi="0"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2"/>
                              </a:ext>
                            </a:extLst>
                          </a:blip>
                          <a:srcRect/>
                          <a:stretch>
                            <a:fillRect l="-13003" r="-29485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BFAD04" id="Rectangle 1" o:spid="_x0000_s1026" style="position:absolute;margin-left:298.2pt;margin-top:535.95pt;width:247.75pt;height:235.35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" stroked="f" strokeweight="1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8DA9B32" wp14:editId="3C66AB81">
                <wp:simplePos x="0" y="0"/>
                <wp:positionH relativeFrom="column">
                  <wp:posOffset>3579694</wp:posOffset>
                </wp:positionH>
                <wp:positionV relativeFrom="paragraph">
                  <wp:posOffset>6572629</wp:posOffset>
                </wp:positionV>
                <wp:extent cx="3875669" cy="3484431"/>
                <wp:effectExtent l="38100" t="38100" r="29845" b="40005"/>
                <wp:wrapNone/>
                <wp:docPr id="132375779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5669" cy="3484431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762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FCFC1F" id="Rectangle 1" o:spid="_x0000_s1026" style="position:absolute;margin-left:281.85pt;margin-top:517.55pt;width:305.15pt;height:274.35pt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" fillcolor="black [3213]" strokecolor="white [3212]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2CAFBF48" wp14:editId="06169BD0">
                <wp:simplePos x="0" y="0"/>
                <wp:positionH relativeFrom="column">
                  <wp:posOffset>-238836</wp:posOffset>
                </wp:positionH>
                <wp:positionV relativeFrom="paragraph">
                  <wp:posOffset>2576678</wp:posOffset>
                </wp:positionV>
                <wp:extent cx="3818530" cy="2483893"/>
                <wp:effectExtent l="0" t="0" r="0" b="0"/>
                <wp:wrapNone/>
                <wp:docPr id="28593750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530" cy="2483893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5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279722" id="Rectangle 1" o:spid="_x0000_s1026" style="position:absolute;margin-left:-18.8pt;margin-top:202.9pt;width:300.65pt;height:195.6pt;z-index:25177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" stroked="f" strokeweight="1pt">
                <v:fill r:id="rId16" o:title="" recolor="t" rotate="t" type="frame"/>
              </v:rect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 wp14:anchorId="019F1C9F" wp14:editId="6DBAA98A">
                <wp:simplePos x="0" y="0"/>
                <wp:positionH relativeFrom="column">
                  <wp:posOffset>-372110</wp:posOffset>
                </wp:positionH>
                <wp:positionV relativeFrom="paragraph">
                  <wp:posOffset>5347808</wp:posOffset>
                </wp:positionV>
                <wp:extent cx="3887086" cy="4508204"/>
                <wp:effectExtent l="0" t="0" r="0" b="6985"/>
                <wp:wrapNone/>
                <wp:docPr id="1037822287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7086" cy="45082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A1F0" w14:textId="682EF99D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D2AF15F" w14:textId="77777777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44B2D17E" w14:textId="481852D8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B1BAE76" w14:textId="5CF3D2CF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2C410BE3" w14:textId="77777777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0EB419E" w14:textId="77777777" w:rsidR="006477EB" w:rsidRPr="006477EB" w:rsidRDefault="006477EB" w:rsidP="006477E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F1C9F" id="Text Box 36" o:spid="_x0000_s1043" type="#_x0000_t202" style="position:absolute;margin-left:-29.3pt;margin-top:421.1pt;width:306.05pt;height:355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221FA1F0" w14:textId="682EF99D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6D2AF15F" w14:textId="77777777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44B2D17E" w14:textId="481852D8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1B1BAE76" w14:textId="5CF3D2CF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2C410BE3" w14:textId="77777777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10EB419E" w14:textId="77777777" w:rsidR="006477EB" w:rsidRPr="006477EB" w:rsidRDefault="006477EB" w:rsidP="006477E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35B2B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59D13D32" wp14:editId="06932242">
                <wp:simplePos x="0" y="0"/>
                <wp:positionH relativeFrom="column">
                  <wp:posOffset>3923475</wp:posOffset>
                </wp:positionH>
                <wp:positionV relativeFrom="paragraph">
                  <wp:posOffset>2578735</wp:posOffset>
                </wp:positionV>
                <wp:extent cx="2963545" cy="3930650"/>
                <wp:effectExtent l="0" t="0" r="8255" b="0"/>
                <wp:wrapNone/>
                <wp:docPr id="267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3545" cy="3930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907888F" w14:textId="1ACB7E10" w:rsidR="00D7636B" w:rsidRDefault="00D7636B" w:rsidP="00435B2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</w:t>
                            </w:r>
                            <w:r w:rsidR="00435B2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74306805" w14:textId="780CC969" w:rsidR="00435B2B" w:rsidRDefault="00435B2B" w:rsidP="00435B2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enim ad min</w:t>
                            </w:r>
                          </w:p>
                          <w:p w14:paraId="1D97B31D" w14:textId="77777777" w:rsidR="00435B2B" w:rsidRPr="00D7636B" w:rsidRDefault="00435B2B" w:rsidP="00435B2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14:paraId="001373DE" w14:textId="77777777" w:rsidR="00435B2B" w:rsidRPr="00D7636B" w:rsidRDefault="00435B2B" w:rsidP="00435B2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4C99F57" w14:textId="77777777" w:rsidR="00435B2B" w:rsidRPr="00D7636B" w:rsidRDefault="00435B2B" w:rsidP="00435B2B">
                            <w:pPr>
                              <w:widowControl w:val="0"/>
                              <w:spacing w:line="360" w:lineRule="auto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13D32" id="_x0000_s1044" type="#_x0000_t202" style="position:absolute;margin-left:308.95pt;margin-top:203.05pt;width:233.35pt;height:309.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" filled="f" fillcolor="#fffffe" stroked="f" strokecolor="#212120" insetpen="t">
                <v:textbox inset="2.88pt,2.88pt,2.88pt,2.88pt">
                  <w:txbxContent>
                    <w:p w14:paraId="3907888F" w14:textId="1ACB7E10" w:rsidR="00D7636B" w:rsidRDefault="00D7636B" w:rsidP="00435B2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</w:t>
                      </w:r>
                      <w:r w:rsidR="00435B2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.</w:t>
                      </w:r>
                    </w:p>
                    <w:p w14:paraId="74306805" w14:textId="780CC969" w:rsidR="00435B2B" w:rsidRDefault="00435B2B" w:rsidP="00435B2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</w:t>
                      </w:r>
                    </w:p>
                    <w:p w14:paraId="1D97B31D" w14:textId="77777777" w:rsidR="00435B2B" w:rsidRPr="00D7636B" w:rsidRDefault="00435B2B" w:rsidP="00435B2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14:paraId="001373DE" w14:textId="77777777" w:rsidR="00435B2B" w:rsidRPr="00D7636B" w:rsidRDefault="00435B2B" w:rsidP="00435B2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.</w:t>
                      </w:r>
                    </w:p>
                    <w:p w14:paraId="34C99F57" w14:textId="77777777" w:rsidR="00435B2B" w:rsidRPr="00D7636B" w:rsidRDefault="00435B2B" w:rsidP="00435B2B">
                      <w:pPr>
                        <w:widowControl w:val="0"/>
                        <w:spacing w:line="360" w:lineRule="auto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35B2B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1D1E7ED4" wp14:editId="36442925">
                <wp:simplePos x="0" y="0"/>
                <wp:positionH relativeFrom="margin">
                  <wp:posOffset>-457200</wp:posOffset>
                </wp:positionH>
                <wp:positionV relativeFrom="paragraph">
                  <wp:posOffset>2365581</wp:posOffset>
                </wp:positionV>
                <wp:extent cx="4275117" cy="7684135"/>
                <wp:effectExtent l="0" t="0" r="0" b="0"/>
                <wp:wrapNone/>
                <wp:docPr id="20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5117" cy="768413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D1C6D1" id="Rectangle 8" o:spid="_x0000_s1026" style="position:absolute;margin-left:-36pt;margin-top:186.25pt;width:336.6pt;height:605.05pt;z-index:251609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" fillcolor="#0070c0" stroked="f">
                <v:textbox inset="2.88pt,2.88pt,2.88pt,2.88pt"/>
                <w10:wrap anchorx="margin"/>
              </v:rect>
            </w:pict>
          </mc:Fallback>
        </mc:AlternateContent>
      </w:r>
      <w:r w:rsidR="00BD0FE9">
        <w:br w:type="page"/>
      </w:r>
    </w:p>
    <w:p w14:paraId="4A99819B" w14:textId="61E4FC81" w:rsidR="003F330E" w:rsidRDefault="003B0B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28B7C39F" wp14:editId="1E005CA6">
                <wp:simplePos x="0" y="0"/>
                <wp:positionH relativeFrom="column">
                  <wp:posOffset>4756245</wp:posOffset>
                </wp:positionH>
                <wp:positionV relativeFrom="paragraph">
                  <wp:posOffset>-252484</wp:posOffset>
                </wp:positionV>
                <wp:extent cx="2153228" cy="2879678"/>
                <wp:effectExtent l="0" t="0" r="0" b="0"/>
                <wp:wrapNone/>
                <wp:docPr id="79861292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228" cy="2879678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8"/>
                              </a:ext>
                            </a:extLst>
                          </a:blip>
                          <a:srcRect/>
                          <a:stretch>
                            <a:fillRect l="-45846" r="-5472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3F6D03" id="Rectangle 1" o:spid="_x0000_s1026" style="position:absolute;margin-left:374.5pt;margin-top:-19.9pt;width:169.55pt;height:226.7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" stroked="f" strokeweight="1pt">
                <v:fill r:id="rId19" o:title="" recolor="t" rotate="t" type="frame"/>
              </v:rect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753983" behindDoc="1" locked="0" layoutInCell="1" allowOverlap="1" wp14:anchorId="366382F1" wp14:editId="2A908DEE">
                <wp:simplePos x="0" y="0"/>
                <wp:positionH relativeFrom="column">
                  <wp:posOffset>-484497</wp:posOffset>
                </wp:positionH>
                <wp:positionV relativeFrom="paragraph">
                  <wp:posOffset>-457200</wp:posOffset>
                </wp:positionV>
                <wp:extent cx="5090615" cy="1282890"/>
                <wp:effectExtent l="0" t="0" r="0" b="0"/>
                <wp:wrapNone/>
                <wp:docPr id="137756247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0615" cy="128289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C0EBD" id="Rectangle 3" o:spid="_x0000_s1026" style="position:absolute;margin-left:-38.15pt;margin-top:-36pt;width:400.85pt;height:101pt;z-index:-2515624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" fillcolor="black [3213]" stroked="f">
                <v:textbox inset="2.88pt,2.88pt,2.88pt,2.88pt"/>
              </v:rect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A2BDCE2" wp14:editId="453FFACA">
                <wp:simplePos x="0" y="0"/>
                <wp:positionH relativeFrom="column">
                  <wp:posOffset>-206034</wp:posOffset>
                </wp:positionH>
                <wp:positionV relativeFrom="paragraph">
                  <wp:posOffset>-124707</wp:posOffset>
                </wp:positionV>
                <wp:extent cx="4338955" cy="749935"/>
                <wp:effectExtent l="0" t="0" r="4445" b="0"/>
                <wp:wrapNone/>
                <wp:docPr id="23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8955" cy="749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C7C10A0" w14:textId="77777777" w:rsidR="00BD0FE9" w:rsidRPr="006477EB" w:rsidRDefault="00BD0FE9" w:rsidP="00BD0FE9">
                            <w:pPr>
                              <w:widowControl w:val="0"/>
                              <w:spacing w:line="32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ve</w:t>
                            </w:r>
                            <w:proofErr w:type="spellEnd"/>
                          </w:p>
                          <w:p w14:paraId="0E968240" w14:textId="77777777" w:rsidR="00BD0FE9" w:rsidRPr="006477EB" w:rsidRDefault="00BD0FE9" w:rsidP="00BD0FE9">
                            <w:pPr>
                              <w:widowControl w:val="0"/>
                              <w:spacing w:line="320" w:lineRule="exact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praesen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1"/>
                                <w:szCs w:val="21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BDCE2" id="Text Box 29" o:spid="_x0000_s1045" type="#_x0000_t202" style="position:absolute;margin-left:-16.2pt;margin-top:-9.8pt;width:341.65pt;height:59.05pt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0C7C10A0" w14:textId="77777777" w:rsidR="00BD0FE9" w:rsidRPr="006477EB" w:rsidRDefault="00BD0FE9" w:rsidP="00BD0FE9">
                      <w:pPr>
                        <w:widowControl w:val="0"/>
                        <w:spacing w:line="32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ve</w:t>
                      </w:r>
                      <w:proofErr w:type="spellEnd"/>
                    </w:p>
                    <w:p w14:paraId="0E968240" w14:textId="77777777" w:rsidR="00BD0FE9" w:rsidRPr="006477EB" w:rsidRDefault="00BD0FE9" w:rsidP="00BD0FE9">
                      <w:pPr>
                        <w:widowControl w:val="0"/>
                        <w:spacing w:line="320" w:lineRule="exact"/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</w:pP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praesen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21"/>
                          <w:szCs w:val="2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435B2B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73D2F79" wp14:editId="498A8389">
                <wp:simplePos x="0" y="0"/>
                <wp:positionH relativeFrom="column">
                  <wp:posOffset>4601688</wp:posOffset>
                </wp:positionH>
                <wp:positionV relativeFrom="paragraph">
                  <wp:posOffset>-445325</wp:posOffset>
                </wp:positionV>
                <wp:extent cx="2745740" cy="4963886"/>
                <wp:effectExtent l="0" t="0" r="0" b="8255"/>
                <wp:wrapNone/>
                <wp:docPr id="22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5740" cy="496388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E492C6" id="Rectangle 3" o:spid="_x0000_s1026" style="position:absolute;margin-left:362.35pt;margin-top:-35.05pt;width:216.2pt;height:390.85pt;z-index:25164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" fillcolor="black [3213]" stroked="f">
                <v:textbox inset="2.88pt,2.88pt,2.88pt,2.88pt"/>
              </v:rect>
            </w:pict>
          </mc:Fallback>
        </mc:AlternateContent>
      </w:r>
    </w:p>
    <w:p w14:paraId="7E0DF0B2" w14:textId="7665BCF9" w:rsidR="003F330E" w:rsidRDefault="003B0BB6">
      <w:r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B98B4A9" wp14:editId="380F8B6D">
                <wp:simplePos x="0" y="0"/>
                <wp:positionH relativeFrom="column">
                  <wp:posOffset>4191550</wp:posOffset>
                </wp:positionH>
                <wp:positionV relativeFrom="paragraph">
                  <wp:posOffset>7107735</wp:posOffset>
                </wp:positionV>
                <wp:extent cx="2711857" cy="2466975"/>
                <wp:effectExtent l="0" t="0" r="12700" b="28575"/>
                <wp:wrapNone/>
                <wp:docPr id="275" name="Rectangle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1857" cy="2466975"/>
                        </a:xfrm>
                        <a:prstGeom prst="rect">
                          <a:avLst/>
                        </a:prstGeom>
                        <a:blipFill dpi="0"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1"/>
                              </a:ext>
                            </a:extLst>
                          </a:blip>
                          <a:srcRect/>
                          <a:stretch>
                            <a:fillRect l="-18208" r="-18208"/>
                          </a:stretch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32A59" id="Rectangle 275" o:spid="_x0000_s1026" style="position:absolute;margin-left:330.05pt;margin-top:559.65pt;width:213.55pt;height:194.25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" strokecolor="white [3212]" strokeweight="1pt">
                <v:fill r:id="rId22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586037C1" wp14:editId="040AFB47">
                <wp:simplePos x="0" y="0"/>
                <wp:positionH relativeFrom="column">
                  <wp:posOffset>4940641</wp:posOffset>
                </wp:positionH>
                <wp:positionV relativeFrom="paragraph">
                  <wp:posOffset>2831436</wp:posOffset>
                </wp:positionV>
                <wp:extent cx="1828800" cy="1143000"/>
                <wp:effectExtent l="0" t="0" r="0" b="0"/>
                <wp:wrapNone/>
                <wp:docPr id="23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F470E2D" w14:textId="77777777" w:rsidR="00BD0FE9" w:rsidRDefault="00BD0FE9" w:rsidP="003B0BB6">
                            <w:pPr>
                              <w:widowControl w:val="0"/>
                              <w:spacing w:line="320" w:lineRule="exact"/>
                              <w:jc w:val="center"/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="00FB5B3A"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llam</w:t>
                            </w:r>
                            <w:proofErr w:type="spellEnd"/>
                            <w:r w:rsidR="00FB5B3A"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 xml:space="preserve"> ullam</w:t>
                            </w:r>
                            <w:r w:rsidR="00FB5B3A">
                              <w:rPr>
                                <w:i/>
                                <w:iCs/>
                                <w:color w:val="FFFFFE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6037C1" id="Text Box 27" o:spid="_x0000_s1046" type="#_x0000_t202" style="position:absolute;margin-left:389.05pt;margin-top:222.95pt;width:2in;height:90pt;z-index:25164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" filled="f" fillcolor="#fffffe" stroked="f" strokecolor="#212120" insetpen="t">
                <v:textbox inset="2.88pt,2.88pt,2.88pt,2.88pt">
                  <w:txbxContent>
                    <w:p w14:paraId="7F470E2D" w14:textId="77777777" w:rsidR="00BD0FE9" w:rsidRDefault="00BD0FE9" w:rsidP="003B0BB6">
                      <w:pPr>
                        <w:widowControl w:val="0"/>
                        <w:spacing w:line="320" w:lineRule="exact"/>
                        <w:jc w:val="center"/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mazim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veni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wisi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ad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erat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nostr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="00FB5B3A"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llam</w:t>
                      </w:r>
                      <w:proofErr w:type="spellEnd"/>
                      <w:r w:rsidR="00FB5B3A"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 xml:space="preserve"> ullam</w:t>
                      </w:r>
                      <w:r w:rsidR="00FB5B3A">
                        <w:rPr>
                          <w:i/>
                          <w:iCs/>
                          <w:color w:val="FFFFFE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5D8C93DF" wp14:editId="43A23867">
                <wp:simplePos x="0" y="0"/>
                <wp:positionH relativeFrom="column">
                  <wp:posOffset>5115446</wp:posOffset>
                </wp:positionH>
                <wp:positionV relativeFrom="paragraph">
                  <wp:posOffset>4596054</wp:posOffset>
                </wp:positionV>
                <wp:extent cx="1801505" cy="2285365"/>
                <wp:effectExtent l="0" t="0" r="8255" b="635"/>
                <wp:wrapNone/>
                <wp:docPr id="1220316054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150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EB66315" w14:textId="77777777" w:rsidR="006477EB" w:rsidRPr="001D330B" w:rsidRDefault="006477EB" w:rsidP="006477EB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8C93DF" id="_x0000_s1047" type="#_x0000_t202" style="position:absolute;margin-left:402.8pt;margin-top:361.9pt;width:141.85pt;height:179.95pt;z-index:251771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0EB66315" w14:textId="77777777" w:rsidR="006477EB" w:rsidRPr="001D330B" w:rsidRDefault="006477EB" w:rsidP="006477EB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6477EB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5AE45FE" wp14:editId="725CC705">
                <wp:simplePos x="0" y="0"/>
                <wp:positionH relativeFrom="column">
                  <wp:posOffset>-292612</wp:posOffset>
                </wp:positionH>
                <wp:positionV relativeFrom="paragraph">
                  <wp:posOffset>6575245</wp:posOffset>
                </wp:positionV>
                <wp:extent cx="4394580" cy="3384645"/>
                <wp:effectExtent l="0" t="0" r="6350" b="6350"/>
                <wp:wrapNone/>
                <wp:docPr id="474251485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4580" cy="338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415C633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261707D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5F253CB5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296C8AB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5D9D0496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tummy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BC5DEBB" w14:textId="77777777" w:rsidR="006477EB" w:rsidRPr="006477EB" w:rsidRDefault="006477EB" w:rsidP="006477EB">
                            <w:pPr>
                              <w:widowControl w:val="0"/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E45FE" id="_x0000_s1048" type="#_x0000_t202" style="position:absolute;margin-left:-23.05pt;margin-top:517.75pt;width:346.05pt;height:266.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" filled="f" fillcolor="#fffffe" stroked="f" strokecolor="#212120" insetpen="t">
                <v:textbox inset="2.88pt,2.88pt,2.88pt,2.88pt">
                  <w:txbxContent>
                    <w:p w14:paraId="6415C633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3261707D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5F253CB5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3296C8AB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5D9D0496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tummy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6BC5DEBB" w14:textId="77777777" w:rsidR="006477EB" w:rsidRPr="006477EB" w:rsidRDefault="006477EB" w:rsidP="006477EB">
                      <w:pPr>
                        <w:widowControl w:val="0"/>
                        <w:spacing w:line="276" w:lineRule="auto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065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E83F7B5" wp14:editId="4284F4AB">
                <wp:simplePos x="0" y="0"/>
                <wp:positionH relativeFrom="column">
                  <wp:posOffset>-215967</wp:posOffset>
                </wp:positionH>
                <wp:positionV relativeFrom="paragraph">
                  <wp:posOffset>815975</wp:posOffset>
                </wp:positionV>
                <wp:extent cx="4403558" cy="4953301"/>
                <wp:effectExtent l="0" t="0" r="0" b="0"/>
                <wp:wrapNone/>
                <wp:docPr id="23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3558" cy="4953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B1AD272" w14:textId="77777777" w:rsidR="00BD0FE9" w:rsidRPr="00D7636B" w:rsidRDefault="00BD0FE9" w:rsidP="00BD0FE9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4F0860E4" w14:textId="77777777" w:rsidR="00BD0FE9" w:rsidRPr="00D7636B" w:rsidRDefault="00BD0FE9" w:rsidP="00BD0FE9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0F79DFE0" w14:textId="77777777" w:rsidR="00BD0FE9" w:rsidRPr="00D7636B" w:rsidRDefault="00BD0FE9" w:rsidP="00BD0FE9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518E4E12" w14:textId="77777777" w:rsidR="00BD0FE9" w:rsidRPr="00D7636B" w:rsidRDefault="00BD0FE9" w:rsidP="00BD0FE9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1882F3B1" w14:textId="01BC43BC" w:rsidR="00BD0FE9" w:rsidRDefault="00BD0FE9" w:rsidP="00BD0FE9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tum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terra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E7F3460" w14:textId="61091FBE" w:rsidR="00C95065" w:rsidRDefault="00C95065" w:rsidP="00BD0FE9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  <w:p w14:paraId="288E6F47" w14:textId="77777777" w:rsidR="00C95065" w:rsidRPr="00D7636B" w:rsidRDefault="00C95065" w:rsidP="00C95065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7B4FC0F8" w14:textId="77777777" w:rsidR="00C95065" w:rsidRPr="00D7636B" w:rsidRDefault="00C95065" w:rsidP="00C95065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3DAAE38E" w14:textId="77777777" w:rsidR="00C95065" w:rsidRPr="00D7636B" w:rsidRDefault="00C95065" w:rsidP="00C95065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5FE882FE" w14:textId="77777777" w:rsidR="00C95065" w:rsidRPr="00D7636B" w:rsidRDefault="00C95065" w:rsidP="00C95065">
                            <w:pPr>
                              <w:widowControl w:val="0"/>
                              <w:spacing w:line="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  <w:p w14:paraId="75F64441" w14:textId="77777777" w:rsidR="00C95065" w:rsidRPr="00D7636B" w:rsidRDefault="00C95065" w:rsidP="00C95065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tum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terra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61396D6" w14:textId="77777777" w:rsidR="00C95065" w:rsidRPr="00D7636B" w:rsidRDefault="00C95065" w:rsidP="00BD0FE9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3F7B5" id="_x0000_s1049" type="#_x0000_t202" style="position:absolute;margin-left:-17pt;margin-top:64.25pt;width:346.75pt;height:390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7B1AD272" w14:textId="77777777" w:rsidR="00BD0FE9" w:rsidRPr="00D7636B" w:rsidRDefault="00BD0FE9" w:rsidP="00BD0FE9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4F0860E4" w14:textId="77777777" w:rsidR="00BD0FE9" w:rsidRPr="00D7636B" w:rsidRDefault="00BD0FE9" w:rsidP="00BD0FE9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 </w:t>
                      </w:r>
                    </w:p>
                    <w:p w14:paraId="0F79DFE0" w14:textId="77777777" w:rsidR="00BD0FE9" w:rsidRPr="00D7636B" w:rsidRDefault="00BD0FE9" w:rsidP="00BD0FE9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518E4E12" w14:textId="77777777" w:rsidR="00BD0FE9" w:rsidRPr="00D7636B" w:rsidRDefault="00BD0FE9" w:rsidP="00BD0FE9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 </w:t>
                      </w:r>
                    </w:p>
                    <w:p w14:paraId="1882F3B1" w14:textId="01BC43BC" w:rsidR="00BD0FE9" w:rsidRDefault="00BD0FE9" w:rsidP="00BD0FE9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utte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tum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terra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.</w:t>
                      </w:r>
                    </w:p>
                    <w:p w14:paraId="2E7F3460" w14:textId="61091FBE" w:rsidR="00C95065" w:rsidRDefault="00C95065" w:rsidP="00BD0FE9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  <w:p w14:paraId="288E6F47" w14:textId="77777777" w:rsidR="00C95065" w:rsidRPr="00D7636B" w:rsidRDefault="00C95065" w:rsidP="00C95065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7B4FC0F8" w14:textId="77777777" w:rsidR="00C95065" w:rsidRPr="00D7636B" w:rsidRDefault="00C95065" w:rsidP="00C95065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 </w:t>
                      </w:r>
                    </w:p>
                    <w:p w14:paraId="3DAAE38E" w14:textId="77777777" w:rsidR="00C95065" w:rsidRPr="00D7636B" w:rsidRDefault="00C95065" w:rsidP="00C95065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5FE882FE" w14:textId="77777777" w:rsidR="00C95065" w:rsidRPr="00D7636B" w:rsidRDefault="00C95065" w:rsidP="00C95065">
                      <w:pPr>
                        <w:widowControl w:val="0"/>
                        <w:spacing w:line="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 </w:t>
                      </w:r>
                    </w:p>
                    <w:p w14:paraId="75F64441" w14:textId="77777777" w:rsidR="00C95065" w:rsidRPr="00D7636B" w:rsidRDefault="00C95065" w:rsidP="00C95065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utte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tum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terra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.</w:t>
                      </w:r>
                    </w:p>
                    <w:p w14:paraId="361396D6" w14:textId="77777777" w:rsidR="00C95065" w:rsidRPr="00D7636B" w:rsidRDefault="00C95065" w:rsidP="00BD0FE9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065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A681E49" wp14:editId="1D7B0E9A">
                <wp:simplePos x="0" y="0"/>
                <wp:positionH relativeFrom="column">
                  <wp:posOffset>-480951</wp:posOffset>
                </wp:positionH>
                <wp:positionV relativeFrom="paragraph">
                  <wp:posOffset>6296314</wp:posOffset>
                </wp:positionV>
                <wp:extent cx="5515610" cy="3787692"/>
                <wp:effectExtent l="0" t="0" r="8890" b="3810"/>
                <wp:wrapNone/>
                <wp:docPr id="227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15610" cy="3787692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E316A4" id="Rectangle 11" o:spid="_x0000_s1026" style="position:absolute;margin-left:-37.85pt;margin-top:495.75pt;width:434.3pt;height:298.25pt;z-index:25165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" fillcolor="black [3213]" stroked="f">
                <v:textbox inset="2.88pt,2.88pt,2.88pt,2.88pt"/>
              </v:rect>
            </w:pict>
          </mc:Fallback>
        </mc:AlternateContent>
      </w:r>
      <w:r w:rsidR="00435B2B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493A1DB" wp14:editId="071B5A47">
                <wp:simplePos x="0" y="0"/>
                <wp:positionH relativeFrom="margin">
                  <wp:posOffset>5017325</wp:posOffset>
                </wp:positionH>
                <wp:positionV relativeFrom="paragraph">
                  <wp:posOffset>4194380</wp:posOffset>
                </wp:positionV>
                <wp:extent cx="2285365" cy="5890161"/>
                <wp:effectExtent l="0" t="0" r="635" b="0"/>
                <wp:wrapNone/>
                <wp:docPr id="22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5365" cy="5890161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2DA2DD" id="Rectangle 4" o:spid="_x0000_s1026" style="position:absolute;margin-left:395.05pt;margin-top:330.25pt;width:179.95pt;height:463.8pt;z-index:25163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" fillcolor="#0070c0" stroked="f">
                <v:textbox inset="2.88pt,2.88pt,2.88pt,2.88pt"/>
                <w10:wrap anchorx="margin"/>
              </v:rect>
            </w:pict>
          </mc:Fallback>
        </mc:AlternateContent>
      </w:r>
      <w:r w:rsidR="003F330E">
        <w:br w:type="page"/>
      </w:r>
    </w:p>
    <w:p w14:paraId="77D7D140" w14:textId="1E6B82B2" w:rsidR="004E644B" w:rsidRDefault="006477E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1D81B784" wp14:editId="121CCDA0">
                <wp:simplePos x="0" y="0"/>
                <wp:positionH relativeFrom="column">
                  <wp:posOffset>-334010</wp:posOffset>
                </wp:positionH>
                <wp:positionV relativeFrom="paragraph">
                  <wp:posOffset>-56193</wp:posOffset>
                </wp:positionV>
                <wp:extent cx="4913194" cy="1719618"/>
                <wp:effectExtent l="0" t="0" r="1905" b="0"/>
                <wp:wrapNone/>
                <wp:docPr id="767318021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3194" cy="1719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80A4E52" w14:textId="1D78A604" w:rsidR="006477EB" w:rsidRDefault="006477EB" w:rsidP="006477EB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885BA53" w14:textId="7D49D7F1" w:rsidR="006477EB" w:rsidRDefault="006477EB" w:rsidP="006477EB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11E47736" w14:textId="77777777" w:rsidR="006477EB" w:rsidRPr="006477EB" w:rsidRDefault="006477EB" w:rsidP="006477EB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6477E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4EE37EF" w14:textId="77777777" w:rsidR="006477EB" w:rsidRPr="006477EB" w:rsidRDefault="006477EB" w:rsidP="006477EB">
                            <w:pPr>
                              <w:widowControl w:val="0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1B784" id="_x0000_s1050" type="#_x0000_t202" style="position:absolute;margin-left:-26.3pt;margin-top:-4.4pt;width:386.85pt;height:135.4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580A4E52" w14:textId="1D78A604" w:rsidR="006477EB" w:rsidRDefault="006477EB" w:rsidP="006477EB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3885BA53" w14:textId="7D49D7F1" w:rsidR="006477EB" w:rsidRDefault="006477EB" w:rsidP="006477EB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11E47736" w14:textId="77777777" w:rsidR="006477EB" w:rsidRPr="006477EB" w:rsidRDefault="006477EB" w:rsidP="006477EB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6477E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  <w:p w14:paraId="14EE37EF" w14:textId="77777777" w:rsidR="006477EB" w:rsidRPr="006477EB" w:rsidRDefault="006477EB" w:rsidP="006477EB">
                      <w:pPr>
                        <w:widowControl w:val="0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3F92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5FB58CEA" wp14:editId="4A320E13">
                <wp:simplePos x="0" y="0"/>
                <wp:positionH relativeFrom="column">
                  <wp:posOffset>2219487</wp:posOffset>
                </wp:positionH>
                <wp:positionV relativeFrom="paragraph">
                  <wp:posOffset>9912985</wp:posOffset>
                </wp:positionV>
                <wp:extent cx="4110857" cy="287020"/>
                <wp:effectExtent l="0" t="0" r="4445" b="0"/>
                <wp:wrapNone/>
                <wp:docPr id="195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0857" cy="287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19E7D90" w14:textId="3F434CAA" w:rsidR="00AC2377" w:rsidRPr="00AC2377" w:rsidRDefault="00AC2377" w:rsidP="003F3F92">
                            <w:pPr>
                              <w:widowControl w:val="0"/>
                              <w:spacing w:line="280" w:lineRule="exact"/>
                              <w:rPr>
                                <w:rFonts w:asciiTheme="minorHAnsi" w:hAnsiTheme="minorHAnsi" w:cstheme="minorHAnsi"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AC2377">
                              <w:rPr>
                                <w:rFonts w:asciiTheme="minorHAnsi" w:hAnsiTheme="minorHAnsi" w:cstheme="minorHAnsi"/>
                                <w:color w:val="auto"/>
                                <w:sz w:val="25"/>
                                <w:szCs w:val="25"/>
                              </w:rPr>
                              <w:t xml:space="preserve">Contact us at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111</w:t>
                            </w:r>
                            <w:r w:rsidRPr="00AC23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222</w:t>
                            </w:r>
                            <w:r w:rsidRPr="00AC23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3333</w:t>
                            </w:r>
                            <w:r w:rsidRPr="00AC23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  <w:r w:rsidRPr="00AC2377">
                              <w:rPr>
                                <w:rFonts w:asciiTheme="minorHAnsi" w:hAnsiTheme="minorHAnsi" w:cstheme="minorHAnsi"/>
                                <w:color w:val="auto"/>
                                <w:sz w:val="22"/>
                                <w:szCs w:val="22"/>
                              </w:rPr>
                              <w:t>www.</w:t>
                            </w:r>
                            <w:r w:rsidR="00DA5861">
                              <w:rPr>
                                <w:rFonts w:asciiTheme="minorHAnsi" w:hAnsiTheme="minorHAnsi" w:cstheme="minorHAnsi"/>
                                <w:color w:val="auto"/>
                                <w:sz w:val="22"/>
                                <w:szCs w:val="22"/>
                              </w:rPr>
                              <w:t>youremailaddress</w:t>
                            </w:r>
                            <w:r w:rsidRPr="00AC2377">
                              <w:rPr>
                                <w:rFonts w:asciiTheme="minorHAnsi" w:hAnsiTheme="minorHAnsi" w:cstheme="minorHAnsi"/>
                                <w:color w:val="auto"/>
                                <w:sz w:val="22"/>
                                <w:szCs w:val="22"/>
                              </w:rPr>
                              <w:t>.com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B58CEA" id="Text Box 197" o:spid="_x0000_s1051" type="#_x0000_t202" style="position:absolute;margin-left:174.75pt;margin-top:780.55pt;width:323.7pt;height:22.6pt;z-index:251738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" filled="f" fillcolor="#fffffe" stroked="f" strokecolor="#212120" insetpen="t">
                <v:textbox inset="2.88pt,2.88pt,2.88pt,2.88pt">
                  <w:txbxContent>
                    <w:p w14:paraId="419E7D90" w14:textId="3F434CAA" w:rsidR="00AC2377" w:rsidRPr="00AC2377" w:rsidRDefault="00AC2377" w:rsidP="003F3F92">
                      <w:pPr>
                        <w:widowControl w:val="0"/>
                        <w:spacing w:line="280" w:lineRule="exact"/>
                        <w:rPr>
                          <w:rFonts w:asciiTheme="minorHAnsi" w:hAnsiTheme="minorHAnsi" w:cstheme="minorHAnsi"/>
                          <w:color w:val="auto"/>
                          <w:sz w:val="22"/>
                          <w:szCs w:val="22"/>
                        </w:rPr>
                      </w:pPr>
                      <w:r w:rsidRPr="00AC2377">
                        <w:rPr>
                          <w:rFonts w:asciiTheme="minorHAnsi" w:hAnsiTheme="minorHAnsi" w:cstheme="minorHAnsi"/>
                          <w:color w:val="auto"/>
                          <w:sz w:val="25"/>
                          <w:szCs w:val="25"/>
                        </w:rPr>
                        <w:t xml:space="preserve">Contact us at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>111</w:t>
                      </w:r>
                      <w:r w:rsidRPr="00AC2377"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>222</w:t>
                      </w:r>
                      <w:r w:rsidRPr="00AC2377"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>3333</w:t>
                      </w:r>
                      <w:r w:rsidRPr="00AC2377">
                        <w:rPr>
                          <w:rFonts w:asciiTheme="minorHAnsi" w:hAnsiTheme="minorHAnsi" w:cstheme="minorHAnsi"/>
                          <w:b/>
                          <w:bCs/>
                          <w:color w:val="auto"/>
                          <w:sz w:val="28"/>
                          <w:szCs w:val="28"/>
                        </w:rPr>
                        <w:t xml:space="preserve">          </w:t>
                      </w:r>
                      <w:r w:rsidRPr="00AC2377">
                        <w:rPr>
                          <w:rFonts w:asciiTheme="minorHAnsi" w:hAnsiTheme="minorHAnsi" w:cstheme="minorHAnsi"/>
                          <w:color w:val="auto"/>
                          <w:sz w:val="22"/>
                          <w:szCs w:val="22"/>
                        </w:rPr>
                        <w:t>www.</w:t>
                      </w:r>
                      <w:r w:rsidR="00DA5861">
                        <w:rPr>
                          <w:rFonts w:asciiTheme="minorHAnsi" w:hAnsiTheme="minorHAnsi" w:cstheme="minorHAnsi"/>
                          <w:color w:val="auto"/>
                          <w:sz w:val="22"/>
                          <w:szCs w:val="22"/>
                        </w:rPr>
                        <w:t>youremailaddress</w:t>
                      </w:r>
                      <w:r w:rsidRPr="00AC2377">
                        <w:rPr>
                          <w:rFonts w:asciiTheme="minorHAnsi" w:hAnsiTheme="minorHAnsi" w:cstheme="minorHAnsi"/>
                          <w:color w:val="auto"/>
                          <w:sz w:val="22"/>
                          <w:szCs w:val="22"/>
                        </w:rPr>
                        <w:t>.com</w:t>
                      </w:r>
                    </w:p>
                  </w:txbxContent>
                </v:textbox>
              </v:shape>
            </w:pict>
          </mc:Fallback>
        </mc:AlternateContent>
      </w:r>
      <w:r w:rsidR="00F470A5">
        <w:rPr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74760FCB" wp14:editId="7D52C96A">
                <wp:simplePos x="0" y="0"/>
                <wp:positionH relativeFrom="column">
                  <wp:posOffset>2171700</wp:posOffset>
                </wp:positionH>
                <wp:positionV relativeFrom="paragraph">
                  <wp:posOffset>9418482</wp:posOffset>
                </wp:positionV>
                <wp:extent cx="2484622" cy="520996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4622" cy="5209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6E42C0" w14:textId="77777777" w:rsidR="00AC2377" w:rsidRPr="00F470A5" w:rsidRDefault="00AC2377" w:rsidP="003F3F92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 w:val="28"/>
                                <w:szCs w:val="16"/>
                              </w:rPr>
                            </w:pPr>
                            <w:r w:rsidRPr="00F470A5"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 w:val="28"/>
                                <w:szCs w:val="16"/>
                              </w:rPr>
                              <w:t>Contact Us</w:t>
                            </w:r>
                          </w:p>
                          <w:p w14:paraId="2B8B1F36" w14:textId="416B51A7" w:rsidR="00AC2377" w:rsidRPr="00F470A5" w:rsidRDefault="00AC2377" w:rsidP="003F3F92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Cs w:val="16"/>
                              </w:rPr>
                            </w:pPr>
                            <w:r w:rsidRPr="00F470A5"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Cs w:val="16"/>
                              </w:rPr>
                              <w:t xml:space="preserve">Company </w:t>
                            </w:r>
                            <w:r w:rsidR="00F714F8" w:rsidRPr="00F470A5"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Cs w:val="16"/>
                              </w:rPr>
                              <w:t>Name here</w:t>
                            </w:r>
                            <w:r w:rsidRPr="00F470A5"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Cs w:val="16"/>
                              </w:rPr>
                              <w:t xml:space="preserve">: Write Location Here </w:t>
                            </w:r>
                          </w:p>
                          <w:p w14:paraId="13392D91" w14:textId="77777777" w:rsidR="00AC2377" w:rsidRPr="00F470A5" w:rsidRDefault="00AC2377" w:rsidP="003F3F92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aut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60FCB" id="_x0000_s1052" type="#_x0000_t202" style="position:absolute;margin-left:171pt;margin-top:741.6pt;width:195.65pt;height:41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" filled="f" stroked="f" strokeweight=".5pt">
                <v:textbox>
                  <w:txbxContent>
                    <w:p w14:paraId="096E42C0" w14:textId="77777777" w:rsidR="00AC2377" w:rsidRPr="00F470A5" w:rsidRDefault="00AC2377" w:rsidP="003F3F92">
                      <w:pPr>
                        <w:rPr>
                          <w:rFonts w:asciiTheme="minorHAnsi" w:hAnsiTheme="minorHAnsi" w:cstheme="minorHAnsi"/>
                          <w:b/>
                          <w:color w:val="auto"/>
                          <w:sz w:val="28"/>
                          <w:szCs w:val="16"/>
                        </w:rPr>
                      </w:pPr>
                      <w:r w:rsidRPr="00F470A5">
                        <w:rPr>
                          <w:rFonts w:asciiTheme="minorHAnsi" w:hAnsiTheme="minorHAnsi" w:cstheme="minorHAnsi"/>
                          <w:b/>
                          <w:color w:val="auto"/>
                          <w:sz w:val="28"/>
                          <w:szCs w:val="16"/>
                        </w:rPr>
                        <w:t>Contact Us</w:t>
                      </w:r>
                    </w:p>
                    <w:p w14:paraId="2B8B1F36" w14:textId="416B51A7" w:rsidR="00AC2377" w:rsidRPr="00F470A5" w:rsidRDefault="00AC2377" w:rsidP="003F3F92">
                      <w:pPr>
                        <w:rPr>
                          <w:rFonts w:asciiTheme="minorHAnsi" w:hAnsiTheme="minorHAnsi" w:cstheme="minorHAnsi"/>
                          <w:b/>
                          <w:color w:val="auto"/>
                          <w:szCs w:val="16"/>
                        </w:rPr>
                      </w:pPr>
                      <w:r w:rsidRPr="00F470A5">
                        <w:rPr>
                          <w:rFonts w:asciiTheme="minorHAnsi" w:hAnsiTheme="minorHAnsi" w:cstheme="minorHAnsi"/>
                          <w:b/>
                          <w:color w:val="auto"/>
                          <w:szCs w:val="16"/>
                        </w:rPr>
                        <w:t xml:space="preserve">Company </w:t>
                      </w:r>
                      <w:r w:rsidR="00F714F8" w:rsidRPr="00F470A5">
                        <w:rPr>
                          <w:rFonts w:asciiTheme="minorHAnsi" w:hAnsiTheme="minorHAnsi" w:cstheme="minorHAnsi"/>
                          <w:b/>
                          <w:color w:val="auto"/>
                          <w:szCs w:val="16"/>
                        </w:rPr>
                        <w:t>Name here</w:t>
                      </w:r>
                      <w:r w:rsidRPr="00F470A5">
                        <w:rPr>
                          <w:rFonts w:asciiTheme="minorHAnsi" w:hAnsiTheme="minorHAnsi" w:cstheme="minorHAnsi"/>
                          <w:b/>
                          <w:color w:val="auto"/>
                          <w:szCs w:val="16"/>
                        </w:rPr>
                        <w:t xml:space="preserve">: Write Location Here </w:t>
                      </w:r>
                    </w:p>
                    <w:p w14:paraId="13392D91" w14:textId="77777777" w:rsidR="00AC2377" w:rsidRPr="00F470A5" w:rsidRDefault="00AC2377" w:rsidP="003F3F92">
                      <w:pPr>
                        <w:rPr>
                          <w:rFonts w:asciiTheme="minorHAnsi" w:hAnsiTheme="minorHAnsi" w:cstheme="minorHAnsi"/>
                          <w:b/>
                          <w:color w:val="auto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470A5">
        <w:rPr>
          <w:noProof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348D241" wp14:editId="40FC21C7">
                <wp:simplePos x="0" y="0"/>
                <wp:positionH relativeFrom="column">
                  <wp:posOffset>4691380</wp:posOffset>
                </wp:positionH>
                <wp:positionV relativeFrom="paragraph">
                  <wp:posOffset>7131685</wp:posOffset>
                </wp:positionV>
                <wp:extent cx="2148205" cy="2285365"/>
                <wp:effectExtent l="0" t="0" r="4445" b="635"/>
                <wp:wrapNone/>
                <wp:docPr id="1272320432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820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9106FD2" w14:textId="77777777" w:rsidR="00F470A5" w:rsidRPr="00D7636B" w:rsidRDefault="00F470A5" w:rsidP="00F470A5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Option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ven.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48D241" id="Text Box 149" o:spid="_x0000_s1053" type="#_x0000_t202" style="position:absolute;margin-left:369.4pt;margin-top:561.55pt;width:169.15pt;height:179.95pt;z-index:25175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19106FD2" w14:textId="77777777" w:rsidR="00F470A5" w:rsidRPr="00D7636B" w:rsidRDefault="00F470A5" w:rsidP="00F470A5">
                      <w:pPr>
                        <w:widowControl w:val="0"/>
                        <w:spacing w:line="280" w:lineRule="exact"/>
                        <w:jc w:val="both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Option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utte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ven.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70A5">
        <w:rPr>
          <w:noProof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2CD05014" wp14:editId="363C43A7">
                <wp:simplePos x="0" y="0"/>
                <wp:positionH relativeFrom="column">
                  <wp:posOffset>2221230</wp:posOffset>
                </wp:positionH>
                <wp:positionV relativeFrom="paragraph">
                  <wp:posOffset>7132158</wp:posOffset>
                </wp:positionV>
                <wp:extent cx="2171065" cy="2285365"/>
                <wp:effectExtent l="0" t="0" r="635" b="635"/>
                <wp:wrapNone/>
                <wp:docPr id="918292465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EA34810" w14:textId="77777777" w:rsidR="00F470A5" w:rsidRPr="00D7636B" w:rsidRDefault="00F470A5" w:rsidP="00F470A5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D7636B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D05014" id="_x0000_s1054" type="#_x0000_t202" style="position:absolute;margin-left:174.9pt;margin-top:561.6pt;width:170.95pt;height:179.95pt;z-index:25175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3EA34810" w14:textId="77777777" w:rsidR="00F470A5" w:rsidRPr="00D7636B" w:rsidRDefault="00F470A5" w:rsidP="00F470A5">
                      <w:pPr>
                        <w:widowControl w:val="0"/>
                        <w:spacing w:line="280" w:lineRule="exact"/>
                        <w:jc w:val="both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D7636B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470A5">
        <w:rPr>
          <w:noProof/>
        </w:rPr>
        <mc:AlternateContent>
          <mc:Choice Requires="wpg">
            <w:drawing>
              <wp:anchor distT="0" distB="0" distL="114300" distR="114300" simplePos="0" relativeHeight="251726336" behindDoc="0" locked="0" layoutInCell="1" allowOverlap="1" wp14:anchorId="3686C472" wp14:editId="5595EFA7">
                <wp:simplePos x="0" y="0"/>
                <wp:positionH relativeFrom="column">
                  <wp:posOffset>2211572</wp:posOffset>
                </wp:positionH>
                <wp:positionV relativeFrom="paragraph">
                  <wp:posOffset>2020186</wp:posOffset>
                </wp:positionV>
                <wp:extent cx="4642485" cy="4866679"/>
                <wp:effectExtent l="0" t="0" r="5715" b="0"/>
                <wp:wrapNone/>
                <wp:docPr id="275089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2485" cy="4866679"/>
                          <a:chOff x="0" y="0"/>
                          <a:chExt cx="4642971" cy="4866908"/>
                        </a:xfrm>
                      </wpg:grpSpPr>
                      <wpg:grpSp>
                        <wpg:cNvPr id="268" name="Group 268"/>
                        <wpg:cNvGrpSpPr/>
                        <wpg:grpSpPr>
                          <a:xfrm>
                            <a:off x="24063" y="0"/>
                            <a:ext cx="4618908" cy="2286000"/>
                            <a:chOff x="0" y="0"/>
                            <a:chExt cx="4618908" cy="2286000"/>
                          </a:xfrm>
                        </wpg:grpSpPr>
                        <wps:wsp>
                          <wps:cNvPr id="26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171700" cy="2286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E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21212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1740D0E7" w14:textId="77777777" w:rsidR="003F330E" w:rsidRPr="00D7636B" w:rsidRDefault="003F330E" w:rsidP="003F330E">
                                <w:pPr>
                                  <w:widowControl w:val="0"/>
                                  <w:spacing w:line="280" w:lineRule="exact"/>
                                  <w:jc w:val="both"/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minimeniam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et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iusto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odio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dig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nissim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qui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blandit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praesent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lupta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Tummer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delenit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augue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feugait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facilisi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Con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erattis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sectetuer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adip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iscing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diam non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magna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aliquam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volutpat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Nam liber tempor cum soluta nobis sed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36576" tIns="36576" rIns="36576" bIns="36576" anchor="t" anchorCtr="0" upright="1">
                            <a:noAutofit/>
                          </wps:bodyPr>
                        </wps:wsp>
                        <wps:wsp>
                          <wps:cNvPr id="147" name="Text Box 1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0068" y="0"/>
                              <a:ext cx="2148840" cy="2286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E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21212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32F2F5CE" w14:textId="77777777" w:rsidR="003F330E" w:rsidRPr="00D7636B" w:rsidRDefault="003F330E" w:rsidP="003F330E">
                                <w:pPr>
                                  <w:widowControl w:val="0"/>
                                  <w:spacing w:line="280" w:lineRule="exact"/>
                                  <w:jc w:val="both"/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Tummer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delenit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augue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feugait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facilisi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Con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erattis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sectetuer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adip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iscing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magna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aliquam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volutpat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Nam liber tempor cum soluta nobis sed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Option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minimeniam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ullamcorer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ven.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36576" tIns="36576" rIns="36576" bIns="36576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269"/>
                        <wpg:cNvGrpSpPr/>
                        <wpg:grpSpPr>
                          <a:xfrm>
                            <a:off x="0" y="2580907"/>
                            <a:ext cx="4618908" cy="2286001"/>
                            <a:chOff x="0" y="-138230"/>
                            <a:chExt cx="4618908" cy="2286001"/>
                          </a:xfrm>
                        </wpg:grpSpPr>
                        <wps:wsp>
                          <wps:cNvPr id="270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-138229"/>
                              <a:ext cx="2171700" cy="2286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E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21212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7199BFC5" w14:textId="77777777" w:rsidR="00D7636B" w:rsidRPr="00D7636B" w:rsidRDefault="00D7636B" w:rsidP="00D7636B">
                                <w:pPr>
                                  <w:widowControl w:val="0"/>
                                  <w:spacing w:line="280" w:lineRule="exact"/>
                                  <w:jc w:val="both"/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minimeniam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et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iusto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odio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dig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nissim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qui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blandit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praesent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lupta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Tummer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delenit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augue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feugait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facilisi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Con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erattis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sectetuer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adip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iscing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diam non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magna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aliquam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volutpat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Nam liber tempor cum soluta nobis sed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36576" tIns="36576" rIns="36576" bIns="36576" anchor="t" anchorCtr="0" upright="1">
                            <a:noAutofit/>
                          </wps:bodyPr>
                        </wps:wsp>
                        <wps:wsp>
                          <wps:cNvPr id="271" name="Text Box 1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0068" y="-138230"/>
                              <a:ext cx="2148840" cy="22860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E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21212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325EE912" w14:textId="77777777" w:rsidR="00D7636B" w:rsidRPr="00D7636B" w:rsidRDefault="00D7636B" w:rsidP="00D7636B">
                                <w:pPr>
                                  <w:widowControl w:val="0"/>
                                  <w:spacing w:line="280" w:lineRule="exact"/>
                                  <w:jc w:val="both"/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Tummer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delenit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augue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duis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feugait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facilisi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Con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erattis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sectetuer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adip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iscing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magna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aliquam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volutpat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Nam liber tempor cum soluta nobis sed diam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nonummy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nibh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corper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Option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am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utte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wisi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ad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minimeniam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nostr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uexerci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tation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ullamcorer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Congue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nihil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imperdiet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doming id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quod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mazim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placerat</w:t>
                                </w:r>
                                <w:proofErr w:type="spellEnd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 xml:space="preserve"> facer minim </w:t>
                                </w:r>
                                <w:proofErr w:type="spellStart"/>
                                <w:r w:rsidRPr="00D7636B">
                                  <w:rPr>
                                    <w:rFonts w:asciiTheme="minorHAnsi" w:hAnsiTheme="minorHAnsi" w:cstheme="minorHAnsi"/>
                                    <w:sz w:val="18"/>
                                    <w:szCs w:val="18"/>
                                  </w:rPr>
                                  <w:t>ven.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36576" tIns="36576" rIns="36576" bIns="36576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86C472" id="Group 4" o:spid="_x0000_s1055" style="position:absolute;margin-left:174.15pt;margin-top:159.05pt;width:365.55pt;height:383.2pt;z-index:251726336;mso-height-relative:margin" coordsize="46429,48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">
                <v:group id="Group 268" o:spid="_x0000_s1056" style="position:absolute;left:240;width:46189;height:22860" coordsize="46189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BKG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WBvOhCMgtw8AAAD//wMAUEsBAi0AFAAGAAgAAAAhANvh9svuAAAAhQEAABMAAAAAAAAAAAAA&#10;AAAAAAAAAFtDb250ZW50X1R5cGVzXS54bWxQSwECLQAUAAYACAAAACEAWvQsW78AAAAVAQAACwAA&#10;AAAAAAAAAAAAAAAfAQAAX3JlbHMvLnJlbHNQSwECLQAUAAYACAAAACEAs0gShsMAAADcAAAADwAA&#10;AAAAAAAAAAAAAAAHAgAAZHJzL2Rvd25yZXYueG1sUEsFBgAAAAADAAMAtwAAAPcCAAAAAA==&#10;">
                  <v:shape id="_x0000_s1057" type="#_x0000_t202" style="position:absolute;width:21717;height:22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" filled="f" fillcolor="#fffffe" stroked="f" strokecolor="#212120" insetpen="t">
                    <v:textbox inset="2.88pt,2.88pt,2.88pt,2.88pt">
                      <w:txbxContent>
                        <w:p w14:paraId="1740D0E7" w14:textId="77777777" w:rsidR="003F330E" w:rsidRPr="00D7636B" w:rsidRDefault="003F330E" w:rsidP="003F330E">
                          <w:pPr>
                            <w:widowControl w:val="0"/>
                            <w:spacing w:line="280" w:lineRule="exact"/>
                            <w:jc w:val="both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minimeniam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ullamcorper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ullam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iusto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odio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dig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nissim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qui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blandit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praesent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lupta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Tummer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delenit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augue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duis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feugait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nulla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facilisi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Con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erattis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sectetuer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adip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iscing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elit, sed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diam non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magna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aliquam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volutpat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Nam liber tempor cum soluta nobis sed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ad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1058" type="#_x0000_t202" style="position:absolute;left:24700;width:21489;height:22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" filled="f" fillcolor="#fffffe" stroked="f" strokecolor="#212120" insetpen="t">
                    <v:textbox inset="2.88pt,2.88pt,2.88pt,2.88pt">
                      <w:txbxContent>
                        <w:p w14:paraId="32F2F5CE" w14:textId="77777777" w:rsidR="003F330E" w:rsidRPr="00D7636B" w:rsidRDefault="003F330E" w:rsidP="003F330E">
                          <w:pPr>
                            <w:widowControl w:val="0"/>
                            <w:spacing w:line="280" w:lineRule="exact"/>
                            <w:jc w:val="both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Tummer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delenit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augue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duis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feugait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nulla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facilisi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Con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erattis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sectetuer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adip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iscing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elit, sed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magna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aliquam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volutpat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Nam liber tempor cum soluta nobis sed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ad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ullam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Option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utte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minimeniam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ullamcorer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ven.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Group 269" o:spid="_x0000_s1059" style="position:absolute;top:25809;width:46189;height:22860" coordorigin=",-1382" coordsize="46189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Lcd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/B7JhwBuf4BAAD//wMAUEsBAi0AFAAGAAgAAAAhANvh9svuAAAAhQEAABMAAAAAAAAA&#10;AAAAAAAAAAAAAFtDb250ZW50X1R5cGVzXS54bWxQSwECLQAUAAYACAAAACEAWvQsW78AAAAVAQAA&#10;CwAAAAAAAAAAAAAAAAAfAQAAX3JlbHMvLnJlbHNQSwECLQAUAAYACAAAACEA3AS3HcYAAADcAAAA&#10;DwAAAAAAAAAAAAAAAAAHAgAAZHJzL2Rvd25yZXYueG1sUEsFBgAAAAADAAMAtwAAAPoCAAAAAA==&#10;">
                  <v:shape id="_x0000_s1060" type="#_x0000_t202" style="position:absolute;top:-1382;width:21717;height:22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" filled="f" fillcolor="#fffffe" stroked="f" strokecolor="#212120" insetpen="t">
                    <v:textbox inset="2.88pt,2.88pt,2.88pt,2.88pt">
                      <w:txbxContent>
                        <w:p w14:paraId="7199BFC5" w14:textId="77777777" w:rsidR="00D7636B" w:rsidRPr="00D7636B" w:rsidRDefault="00D7636B" w:rsidP="00D7636B">
                          <w:pPr>
                            <w:widowControl w:val="0"/>
                            <w:spacing w:line="280" w:lineRule="exact"/>
                            <w:jc w:val="both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minimeniam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ullamcorper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ullam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iusto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odio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dig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nissim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qui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blandit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praesent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lupta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Tummer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delenit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augue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duis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feugait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nulla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facilisi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Con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erattis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sectetuer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adip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iscing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elit, sed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diam non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magna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aliquam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volutpat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Nam liber tempor cum soluta nobis sed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ad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1061" type="#_x0000_t202" style="position:absolute;left:24700;top:-1382;width:21489;height:22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" filled="f" fillcolor="#fffffe" stroked="f" strokecolor="#212120" insetpen="t">
                    <v:textbox inset="2.88pt,2.88pt,2.88pt,2.88pt">
                      <w:txbxContent>
                        <w:p w14:paraId="325EE912" w14:textId="77777777" w:rsidR="00D7636B" w:rsidRPr="00D7636B" w:rsidRDefault="00D7636B" w:rsidP="00D7636B">
                          <w:pPr>
                            <w:widowControl w:val="0"/>
                            <w:spacing w:line="280" w:lineRule="exact"/>
                            <w:jc w:val="both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Tummer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delenit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augue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duis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feugait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nulla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facilisi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Con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erattis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sectetuer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adip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iscing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elit, sed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magna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aliquam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erat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volutpat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Nam liber tempor cum soluta nobis sed diam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nonummy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nibh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ut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ad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ullam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corper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Option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am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utte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wisi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enim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ad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minimeniam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, quis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nostr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uexerci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tation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ullamcorer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Congue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nihil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imperdiet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doming id quod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mazim</w:t>
                          </w:r>
                          <w:proofErr w:type="spellEnd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 xml:space="preserve"> placerat facer minim </w:t>
                          </w:r>
                          <w:proofErr w:type="spellStart"/>
                          <w:r w:rsidRPr="00D7636B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t>ven.</w:t>
                          </w:r>
                          <w:proofErr w:type="spellEnd"/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D330B">
        <w:rPr>
          <w:noProof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7085649E" wp14:editId="05E17B1A">
                <wp:simplePos x="0" y="0"/>
                <wp:positionH relativeFrom="column">
                  <wp:posOffset>-331470</wp:posOffset>
                </wp:positionH>
                <wp:positionV relativeFrom="paragraph">
                  <wp:posOffset>7472518</wp:posOffset>
                </wp:positionV>
                <wp:extent cx="2171065" cy="2285365"/>
                <wp:effectExtent l="0" t="0" r="635" b="635"/>
                <wp:wrapNone/>
                <wp:docPr id="131807906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1FCE677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5649E" id="_x0000_s1062" type="#_x0000_t202" style="position:absolute;margin-left:-26.1pt;margin-top:588.4pt;width:170.95pt;height:179.95pt;z-index:25175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11FCE677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D330B">
        <w:rPr>
          <w:noProof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6BD01E8" wp14:editId="123B3EB6">
                <wp:simplePos x="0" y="0"/>
                <wp:positionH relativeFrom="column">
                  <wp:posOffset>-337820</wp:posOffset>
                </wp:positionH>
                <wp:positionV relativeFrom="paragraph">
                  <wp:posOffset>4904740</wp:posOffset>
                </wp:positionV>
                <wp:extent cx="2171065" cy="2285365"/>
                <wp:effectExtent l="0" t="0" r="635" b="635"/>
                <wp:wrapNone/>
                <wp:docPr id="780689605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C1446ED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D01E8" id="_x0000_s1063" type="#_x0000_t202" style="position:absolute;margin-left:-26.6pt;margin-top:386.2pt;width:170.95pt;height:179.95pt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5C1446ED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D330B">
        <w:rPr>
          <w:noProof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B4B5845" wp14:editId="789F4C33">
                <wp:simplePos x="0" y="0"/>
                <wp:positionH relativeFrom="column">
                  <wp:posOffset>-313690</wp:posOffset>
                </wp:positionH>
                <wp:positionV relativeFrom="paragraph">
                  <wp:posOffset>2186238</wp:posOffset>
                </wp:positionV>
                <wp:extent cx="2171065" cy="2285365"/>
                <wp:effectExtent l="0" t="0" r="635" b="635"/>
                <wp:wrapNone/>
                <wp:docPr id="100011126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2285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CC35157" w14:textId="77777777" w:rsidR="001D330B" w:rsidRPr="001D330B" w:rsidRDefault="001D330B" w:rsidP="001D330B">
                            <w:pPr>
                              <w:widowControl w:val="0"/>
                              <w:spacing w:line="280" w:lineRule="exact"/>
                              <w:jc w:val="both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Congue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nihil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imperdiet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doming id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quod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mazim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placerat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facer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minimeniam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tation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ullam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corper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iusto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odio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dig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nissim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blandit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praesent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lupta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Tummer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delenit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augue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duis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dolore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te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feugait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nulla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facilisi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Con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erattis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sectetuer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adip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iscing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, sed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diam non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magna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erat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volutpat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. Nam liber tempor cum soluta nobis sed diam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nonummy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nibh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veni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nostruexerci</w:t>
                            </w:r>
                            <w:proofErr w:type="spellEnd"/>
                            <w:r w:rsidRPr="001D330B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4B5845" id="_x0000_s1064" type="#_x0000_t202" style="position:absolute;margin-left:-24.7pt;margin-top:172.15pt;width:170.95pt;height:179.95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2CC35157" w14:textId="77777777" w:rsidR="001D330B" w:rsidRPr="001D330B" w:rsidRDefault="001D330B" w:rsidP="001D330B">
                      <w:pPr>
                        <w:widowControl w:val="0"/>
                        <w:spacing w:line="280" w:lineRule="exact"/>
                        <w:jc w:val="both"/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Congue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nihil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imperdiet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doming id quod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mazim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placerat facer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minimeniam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ullamcorper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tation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ullam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corper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iusto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odio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dig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nissim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blandit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praesent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lupta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Tummer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delenit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augue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duis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dolore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te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feugait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nulla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facilisi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Con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erattis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sectetuer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adip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iscing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elit, sed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diam non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magna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aliquam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erat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volutpat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. Nam liber tempor cum soluta nobis sed diam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nonummy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nibh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ut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enim ad minim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veni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 xml:space="preserve"> am, quis </w:t>
                      </w:r>
                      <w:proofErr w:type="spellStart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nostruexerci</w:t>
                      </w:r>
                      <w:proofErr w:type="spellEnd"/>
                      <w:r w:rsidRPr="001D330B">
                        <w:rPr>
                          <w:rFonts w:asciiTheme="minorHAnsi" w:hAnsiTheme="minorHAnsi" w:cstheme="minorHAnsi"/>
                          <w:color w:val="FFFFFF" w:themeColor="background1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95065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4A46758C" wp14:editId="0725A0C5">
                <wp:simplePos x="0" y="0"/>
                <wp:positionH relativeFrom="column">
                  <wp:posOffset>-433137</wp:posOffset>
                </wp:positionH>
                <wp:positionV relativeFrom="paragraph">
                  <wp:posOffset>1949115</wp:posOffset>
                </wp:positionV>
                <wp:extent cx="2435860" cy="8253663"/>
                <wp:effectExtent l="0" t="0" r="2540" b="0"/>
                <wp:wrapNone/>
                <wp:docPr id="1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5860" cy="8253663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C13382" id="Rectangle 4" o:spid="_x0000_s1026" style="position:absolute;margin-left:-34.1pt;margin-top:153.45pt;width:191.8pt;height:649.9pt;z-index:251687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" fillcolor="#0070c0" stroked="f" strokecolor="#212120" insetpen="t">
                <v:shadow color="#dcd6d4"/>
                <v:textbox inset="2.88pt,2.88pt,2.88pt,2.88pt"/>
              </v:rect>
            </w:pict>
          </mc:Fallback>
        </mc:AlternateContent>
      </w:r>
      <w:r w:rsidR="00C95065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6DDA973C" wp14:editId="3871F736">
                <wp:simplePos x="0" y="0"/>
                <wp:positionH relativeFrom="column">
                  <wp:posOffset>-433137</wp:posOffset>
                </wp:positionH>
                <wp:positionV relativeFrom="paragraph">
                  <wp:posOffset>-240632</wp:posOffset>
                </wp:positionV>
                <wp:extent cx="7751111" cy="1997075"/>
                <wp:effectExtent l="0" t="0" r="2540" b="3175"/>
                <wp:wrapNone/>
                <wp:docPr id="171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111" cy="19970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5963B8" id="Rectangle 173" o:spid="_x0000_s1026" style="position:absolute;margin-left:-34.1pt;margin-top:-18.95pt;width:610.3pt;height:157.25pt;z-index:251683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" fillcolor="black [3213]" stroked="f">
                <v:textbox inset="2.88pt,2.88pt,2.88pt,2.88pt"/>
              </v:rect>
            </w:pict>
          </mc:Fallback>
        </mc:AlternateContent>
      </w:r>
      <w:r w:rsidR="00C95065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03DFC395" wp14:editId="7417C3EA">
                <wp:simplePos x="0" y="0"/>
                <wp:positionH relativeFrom="column">
                  <wp:posOffset>4674058</wp:posOffset>
                </wp:positionH>
                <wp:positionV relativeFrom="paragraph">
                  <wp:posOffset>-267736</wp:posOffset>
                </wp:positionV>
                <wp:extent cx="2410691" cy="1997075"/>
                <wp:effectExtent l="0" t="0" r="27940" b="22225"/>
                <wp:wrapNone/>
                <wp:docPr id="272" name="Rectangl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0691" cy="1997075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4"/>
                              </a:ext>
                            </a:extLst>
                          </a:blip>
                          <a:srcRect/>
                          <a:stretch>
                            <a:fillRect l="-12132" r="-12132"/>
                          </a:stretch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FE5084" id="Rectangle 272" o:spid="_x0000_s1026" style="position:absolute;margin-left:368.05pt;margin-top:-21.1pt;width:189.8pt;height:157.25pt;z-index:25172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" strokecolor="white [3212]" strokeweight="1pt">
                <v:fill r:id="rId25" o:title="" recolor="t" rotate="t" type="frame"/>
              </v:rect>
            </w:pict>
          </mc:Fallback>
        </mc:AlternateContent>
      </w:r>
      <w:r w:rsidR="004D72AD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6922768E" wp14:editId="14EBE30C">
                <wp:simplePos x="0" y="0"/>
                <wp:positionH relativeFrom="column">
                  <wp:posOffset>2233930</wp:posOffset>
                </wp:positionH>
                <wp:positionV relativeFrom="paragraph">
                  <wp:posOffset>485140</wp:posOffset>
                </wp:positionV>
                <wp:extent cx="3257550" cy="400050"/>
                <wp:effectExtent l="0" t="0" r="0" b="0"/>
                <wp:wrapNone/>
                <wp:docPr id="2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75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00AA9E5" w14:textId="77777777" w:rsidR="003F330E" w:rsidRDefault="003F330E" w:rsidP="003F330E">
                            <w:pPr>
                              <w:widowControl w:val="0"/>
                              <w:spacing w:line="400" w:lineRule="exact"/>
                              <w:rPr>
                                <w:rFonts w:ascii="Arial" w:hAnsi="Arial" w:cs="Arial"/>
                                <w:i/>
                                <w:iCs/>
                                <w:color w:val="F4EDE2"/>
                                <w:w w:val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F4EDE2"/>
                                <w:w w:val="80"/>
                                <w:sz w:val="36"/>
                                <w:szCs w:val="36"/>
                              </w:rPr>
                              <w:t xml:space="preserve">Finding An Agent That’s Right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F4EDE2"/>
                                <w:w w:val="80"/>
                                <w:sz w:val="36"/>
                                <w:szCs w:val="36"/>
                              </w:rPr>
                              <w:t>For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F4EDE2"/>
                                <w:w w:val="80"/>
                                <w:sz w:val="36"/>
                                <w:szCs w:val="36"/>
                              </w:rPr>
                              <w:t xml:space="preserve"> You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2768E" id="_x0000_s1065" type="#_x0000_t202" style="position:absolute;margin-left:175.9pt;margin-top:38.2pt;width:256.5pt;height:31.5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" filled="f" fillcolor="#fffffe" stroked="f" strokecolor="#212120" insetpen="t">
                <v:textbox inset="2.88pt,2.88pt,2.88pt,2.88pt">
                  <w:txbxContent>
                    <w:p w14:paraId="200AA9E5" w14:textId="77777777" w:rsidR="003F330E" w:rsidRDefault="003F330E" w:rsidP="003F330E">
                      <w:pPr>
                        <w:widowControl w:val="0"/>
                        <w:spacing w:line="400" w:lineRule="exact"/>
                        <w:rPr>
                          <w:rFonts w:ascii="Arial" w:hAnsi="Arial" w:cs="Arial"/>
                          <w:i/>
                          <w:iCs/>
                          <w:color w:val="F4EDE2"/>
                          <w:w w:val="80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color w:val="F4EDE2"/>
                          <w:w w:val="80"/>
                          <w:sz w:val="36"/>
                          <w:szCs w:val="36"/>
                        </w:rPr>
                        <w:t xml:space="preserve">Finding An Agent That’s Right </w:t>
                      </w:r>
                      <w:proofErr w:type="gramStart"/>
                      <w:r>
                        <w:rPr>
                          <w:rFonts w:ascii="Arial" w:hAnsi="Arial" w:cs="Arial"/>
                          <w:i/>
                          <w:iCs/>
                          <w:color w:val="F4EDE2"/>
                          <w:w w:val="80"/>
                          <w:sz w:val="36"/>
                          <w:szCs w:val="36"/>
                        </w:rPr>
                        <w:t>For</w:t>
                      </w:r>
                      <w:proofErr w:type="gramEnd"/>
                      <w:r>
                        <w:rPr>
                          <w:rFonts w:ascii="Arial" w:hAnsi="Arial" w:cs="Arial"/>
                          <w:i/>
                          <w:iCs/>
                          <w:color w:val="F4EDE2"/>
                          <w:w w:val="80"/>
                          <w:sz w:val="36"/>
                          <w:szCs w:val="36"/>
                        </w:rPr>
                        <w:t xml:space="preserve"> You</w:t>
                      </w:r>
                    </w:p>
                  </w:txbxContent>
                </v:textbox>
              </v:shape>
            </w:pict>
          </mc:Fallback>
        </mc:AlternateContent>
      </w:r>
      <w:r w:rsidR="00D17D41">
        <w:rPr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702784" behindDoc="0" locked="0" layoutInCell="1" allowOverlap="1" wp14:anchorId="3AAA5F8A" wp14:editId="49956A5A">
                <wp:simplePos x="0" y="0"/>
                <wp:positionH relativeFrom="column">
                  <wp:posOffset>4881880</wp:posOffset>
                </wp:positionH>
                <wp:positionV relativeFrom="page">
                  <wp:posOffset>2231390</wp:posOffset>
                </wp:positionV>
                <wp:extent cx="2628900" cy="0"/>
                <wp:effectExtent l="0" t="0" r="0" b="0"/>
                <wp:wrapNone/>
                <wp:docPr id="257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89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E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DCD6D4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E577C" id="Line 150" o:spid="_x0000_s1026" style="position:absolute;z-index:25170278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" from="384.4pt,175.7pt" to="591.4pt,17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" strokecolor="#fffffe" strokeweight="1pt">
                <v:shadow color="#dcd6d4"/>
                <w10:wrap anchory="page"/>
              </v:line>
            </w:pict>
          </mc:Fallback>
        </mc:AlternateContent>
      </w:r>
    </w:p>
    <w:sectPr w:rsidR="004E644B" w:rsidSect="00435B2B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0C5D4E" w14:textId="77777777" w:rsidR="001233ED" w:rsidRDefault="001233ED" w:rsidP="00B315DB">
      <w:r>
        <w:separator/>
      </w:r>
    </w:p>
  </w:endnote>
  <w:endnote w:type="continuationSeparator" w:id="0">
    <w:p w14:paraId="3DF7D821" w14:textId="77777777" w:rsidR="001233ED" w:rsidRDefault="001233ED" w:rsidP="00B315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865F40" w14:textId="77777777" w:rsidR="001233ED" w:rsidRDefault="001233ED" w:rsidP="00B315DB">
      <w:r>
        <w:separator/>
      </w:r>
    </w:p>
  </w:footnote>
  <w:footnote w:type="continuationSeparator" w:id="0">
    <w:p w14:paraId="3A088EE2" w14:textId="77777777" w:rsidR="001233ED" w:rsidRDefault="001233ED" w:rsidP="00B315D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hideSpellingErrors/>
  <w:hideGrammaticalErrors/>
  <w:proofState w:spelling="clean" w:grammar="clean"/>
  <w:attachedTemplate r:id="rId1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B0D"/>
    <w:rsid w:val="00041882"/>
    <w:rsid w:val="000A4B0D"/>
    <w:rsid w:val="000B7F62"/>
    <w:rsid w:val="00117DEA"/>
    <w:rsid w:val="001233ED"/>
    <w:rsid w:val="001C66F4"/>
    <w:rsid w:val="001D057A"/>
    <w:rsid w:val="001D330B"/>
    <w:rsid w:val="003B0BB6"/>
    <w:rsid w:val="003F330E"/>
    <w:rsid w:val="003F3F92"/>
    <w:rsid w:val="00404D41"/>
    <w:rsid w:val="00435B2B"/>
    <w:rsid w:val="0047533A"/>
    <w:rsid w:val="004B32A5"/>
    <w:rsid w:val="004C738E"/>
    <w:rsid w:val="004D72AD"/>
    <w:rsid w:val="004E644B"/>
    <w:rsid w:val="006477EB"/>
    <w:rsid w:val="00653B0B"/>
    <w:rsid w:val="006F4C6E"/>
    <w:rsid w:val="00744915"/>
    <w:rsid w:val="00745292"/>
    <w:rsid w:val="007B46E6"/>
    <w:rsid w:val="007D0677"/>
    <w:rsid w:val="007F622D"/>
    <w:rsid w:val="00813C4B"/>
    <w:rsid w:val="008174FE"/>
    <w:rsid w:val="008C1A30"/>
    <w:rsid w:val="008C43D7"/>
    <w:rsid w:val="0098207D"/>
    <w:rsid w:val="0099568F"/>
    <w:rsid w:val="009961F2"/>
    <w:rsid w:val="00A128C3"/>
    <w:rsid w:val="00A91CEF"/>
    <w:rsid w:val="00AC2377"/>
    <w:rsid w:val="00B12B67"/>
    <w:rsid w:val="00B315DB"/>
    <w:rsid w:val="00B32B25"/>
    <w:rsid w:val="00BC2866"/>
    <w:rsid w:val="00BD0FE9"/>
    <w:rsid w:val="00BD4610"/>
    <w:rsid w:val="00BD4F60"/>
    <w:rsid w:val="00C30D80"/>
    <w:rsid w:val="00C3748E"/>
    <w:rsid w:val="00C92110"/>
    <w:rsid w:val="00C95065"/>
    <w:rsid w:val="00D17D41"/>
    <w:rsid w:val="00D72A18"/>
    <w:rsid w:val="00D7636B"/>
    <w:rsid w:val="00DA5861"/>
    <w:rsid w:val="00EE23CA"/>
    <w:rsid w:val="00F32275"/>
    <w:rsid w:val="00F470A5"/>
    <w:rsid w:val="00F714F8"/>
    <w:rsid w:val="00FB2BD4"/>
    <w:rsid w:val="00FB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7D29DEE"/>
  <w15:chartTrackingRefBased/>
  <w15:docId w15:val="{0F685C74-027D-434D-9098-654531DE5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4C6E"/>
    <w:rPr>
      <w:rFonts w:ascii="Times New Roman" w:eastAsia="Times New Roman" w:hAnsi="Times New Roman"/>
      <w:color w:val="212120"/>
      <w:kern w:val="28"/>
    </w:rPr>
  </w:style>
  <w:style w:type="paragraph" w:styleId="Heading2">
    <w:name w:val="heading 2"/>
    <w:basedOn w:val="Normal"/>
    <w:next w:val="Normal"/>
    <w:link w:val="Heading2Char"/>
    <w:qFormat/>
    <w:rsid w:val="001C66F4"/>
    <w:pPr>
      <w:keepNext/>
      <w:jc w:val="center"/>
      <w:outlineLvl w:val="1"/>
    </w:pPr>
    <w:rPr>
      <w:rFonts w:ascii="Bookman Old Style" w:hAnsi="Bookman Old Style"/>
      <w:noProof/>
      <w:color w:val="FFFFFF"/>
      <w:kern w:val="0"/>
      <w:sz w:val="96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315D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15DB"/>
    <w:rPr>
      <w:rFonts w:ascii="Times New Roman" w:eastAsia="Times New Roman" w:hAnsi="Times New Roman"/>
      <w:color w:val="212120"/>
      <w:kern w:val="28"/>
    </w:rPr>
  </w:style>
  <w:style w:type="paragraph" w:styleId="Footer">
    <w:name w:val="footer"/>
    <w:basedOn w:val="Normal"/>
    <w:link w:val="FooterChar"/>
    <w:uiPriority w:val="99"/>
    <w:unhideWhenUsed/>
    <w:rsid w:val="00B315D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315DB"/>
    <w:rPr>
      <w:rFonts w:ascii="Times New Roman" w:eastAsia="Times New Roman" w:hAnsi="Times New Roman"/>
      <w:color w:val="212120"/>
      <w:kern w:val="28"/>
    </w:rPr>
  </w:style>
  <w:style w:type="character" w:customStyle="1" w:styleId="Heading2Char">
    <w:name w:val="Heading 2 Char"/>
    <w:basedOn w:val="DefaultParagraphFont"/>
    <w:link w:val="Heading2"/>
    <w:rsid w:val="001C66F4"/>
    <w:rPr>
      <w:rFonts w:ascii="Bookman Old Style" w:eastAsia="Times New Roman" w:hAnsi="Bookman Old Style"/>
      <w:noProof/>
      <w:color w:val="FFFFFF"/>
      <w:sz w:val="96"/>
      <w:szCs w:val="24"/>
    </w:rPr>
  </w:style>
  <w:style w:type="paragraph" w:styleId="BodyText2">
    <w:name w:val="Body Text 2"/>
    <w:basedOn w:val="Normal"/>
    <w:link w:val="BodyText2Char"/>
    <w:semiHidden/>
    <w:rsid w:val="001C66F4"/>
    <w:pPr>
      <w:spacing w:line="280" w:lineRule="exact"/>
      <w:jc w:val="both"/>
    </w:pPr>
    <w:rPr>
      <w:rFonts w:ascii="Trebuchet MS" w:hAnsi="Trebuchet MS"/>
      <w:noProof/>
      <w:color w:val="003366"/>
      <w:kern w:val="0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C66F4"/>
    <w:rPr>
      <w:rFonts w:ascii="Trebuchet MS" w:eastAsia="Times New Roman" w:hAnsi="Trebuchet MS"/>
      <w:noProof/>
      <w:color w:val="003366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6477EB"/>
    <w:pPr>
      <w:spacing w:line="192" w:lineRule="auto"/>
    </w:pPr>
    <w:rPr>
      <w:rFonts w:asciiTheme="minorHAnsi" w:eastAsiaTheme="minorEastAsia" w:hAnsiTheme="minorHAnsi" w:cstheme="minorBidi"/>
      <w:b/>
      <w:caps/>
      <w:noProof/>
      <w:color w:val="BD582C" w:themeColor="accent2"/>
      <w:kern w:val="0"/>
      <w:sz w:val="110"/>
      <w:szCs w:val="110"/>
    </w:rPr>
  </w:style>
  <w:style w:type="character" w:customStyle="1" w:styleId="TitleChar">
    <w:name w:val="Title Char"/>
    <w:basedOn w:val="DefaultParagraphFont"/>
    <w:link w:val="Title"/>
    <w:uiPriority w:val="10"/>
    <w:rsid w:val="006477EB"/>
    <w:rPr>
      <w:rFonts w:asciiTheme="minorHAnsi" w:eastAsiaTheme="minorEastAsia" w:hAnsiTheme="minorHAnsi" w:cstheme="minorBidi"/>
      <w:b/>
      <w:caps/>
      <w:noProof/>
      <w:color w:val="BD582C" w:themeColor="accent2"/>
      <w:sz w:val="110"/>
      <w:szCs w:val="11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.jpeg"/><Relationship Id="rId18" Type="http://schemas.openxmlformats.org/officeDocument/2006/relationships/hyperlink" Target="https://technofaq.org/posts/2021/01/take-your-real-estate-agency-to-the-next-level-by-partnering-with-these-financing-options/" TargetMode="Externa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yperlink" Target="http://libreshot.com/business-analysis/" TargetMode="External"/><Relationship Id="rId7" Type="http://schemas.openxmlformats.org/officeDocument/2006/relationships/hyperlink" Target="https://www.janobrien.com/real-estate-agent-business-planning.html" TargetMode="External"/><Relationship Id="rId12" Type="http://schemas.openxmlformats.org/officeDocument/2006/relationships/hyperlink" Target="https://technofaq.org/posts/2017/08/using-smartphones-to-add-hours-to-the-day-how-to-save-time-using-your-phone/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g"/><Relationship Id="rId24" Type="http://schemas.openxmlformats.org/officeDocument/2006/relationships/hyperlink" Target="https://pxhere.com/en/photo/1629587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anunlimitedamountofmoney.com/how-to-write-a-real-estate-business-plan-2/" TargetMode="External"/><Relationship Id="rId23" Type="http://schemas.openxmlformats.org/officeDocument/2006/relationships/image" Target="media/image10.jp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8.jpe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jpg"/><Relationship Id="rId22" Type="http://schemas.openxmlformats.org/officeDocument/2006/relationships/image" Target="media/image10.jpeg"/><Relationship Id="rId27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Roaming\Microsoft\Templates\Real%20estate%20newsletter%20(4%20pages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DA1B15884AF4F3CBA79FEBD1A6585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76A9B-EB51-4268-8F9A-FC21653FCCC8}"/>
      </w:docPartPr>
      <w:docPartBody>
        <w:p w:rsidR="003C4418" w:rsidRDefault="00F7075B" w:rsidP="00F7075B">
          <w:pPr>
            <w:pStyle w:val="EDA1B15884AF4F3CBA79FEBD1A658529"/>
          </w:pPr>
          <w:r w:rsidRPr="00EA50F5">
            <w:t>NEWSLETTER</w:t>
          </w:r>
        </w:p>
      </w:docPartBody>
    </w:docPart>
    <w:docPart>
      <w:docPartPr>
        <w:name w:val="138C8D5E42114802AEE8C1219629BB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476FA9-8B1E-432A-B890-EDD06F537842}"/>
      </w:docPartPr>
      <w:docPartBody>
        <w:p w:rsidR="003C4418" w:rsidRDefault="00F7075B" w:rsidP="00F7075B">
          <w:pPr>
            <w:pStyle w:val="138C8D5E42114802AEE8C1219629BB23"/>
          </w:pPr>
          <w:r w:rsidRPr="00EA50F5">
            <w:t>ISSUE NO</w:t>
          </w:r>
        </w:p>
      </w:docPartBody>
    </w:docPart>
    <w:docPart>
      <w:docPartPr>
        <w:name w:val="C72062EC023F42818C2179FC0216A5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E204CC-AA63-4453-B0F7-7E5C91F73877}"/>
      </w:docPartPr>
      <w:docPartBody>
        <w:p w:rsidR="003C4418" w:rsidRDefault="00F7075B" w:rsidP="00F7075B">
          <w:pPr>
            <w:pStyle w:val="C72062EC023F42818C2179FC0216A5F7"/>
          </w:pPr>
          <w:r w:rsidRPr="00EA50F5">
            <w:t>MONTH - MONTH YEAR</w:t>
          </w:r>
        </w:p>
      </w:docPartBody>
    </w:docPart>
    <w:docPart>
      <w:docPartPr>
        <w:name w:val="279BDA04B1124EDDA80A8C5A2C5F28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8AB534-4855-46D0-AC2B-2284A37B4BB7}"/>
      </w:docPartPr>
      <w:docPartBody>
        <w:p w:rsidR="003C4418" w:rsidRDefault="00F7075B" w:rsidP="00F7075B">
          <w:pPr>
            <w:pStyle w:val="279BDA04B1124EDDA80A8C5A2C5F2837"/>
          </w:pPr>
          <w:r w:rsidRPr="00EA50F5">
            <w:t>VOLUME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75B"/>
    <w:rsid w:val="001104E8"/>
    <w:rsid w:val="002A226C"/>
    <w:rsid w:val="003C4418"/>
    <w:rsid w:val="00F7075B"/>
    <w:rsid w:val="00FB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DA1B15884AF4F3CBA79FEBD1A658529">
    <w:name w:val="EDA1B15884AF4F3CBA79FEBD1A658529"/>
    <w:rsid w:val="00F7075B"/>
  </w:style>
  <w:style w:type="paragraph" w:customStyle="1" w:styleId="138C8D5E42114802AEE8C1219629BB23">
    <w:name w:val="138C8D5E42114802AEE8C1219629BB23"/>
    <w:rsid w:val="00F7075B"/>
  </w:style>
  <w:style w:type="paragraph" w:customStyle="1" w:styleId="C72062EC023F42818C2179FC0216A5F7">
    <w:name w:val="C72062EC023F42818C2179FC0216A5F7"/>
    <w:rsid w:val="00F7075B"/>
  </w:style>
  <w:style w:type="paragraph" w:customStyle="1" w:styleId="279BDA04B1124EDDA80A8C5A2C5F2837">
    <w:name w:val="279BDA04B1124EDDA80A8C5A2C5F2837"/>
    <w:rsid w:val="00F7075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range">
      <a:dk1>
        <a:srgbClr val="000000"/>
      </a:dk1>
      <a:lt1>
        <a:sysClr val="window" lastClr="FFFFFF"/>
      </a:lt1>
      <a:dk2>
        <a:srgbClr val="637052"/>
      </a:dk2>
      <a:lt2>
        <a:srgbClr val="CCDDEA"/>
      </a:lt2>
      <a:accent1>
        <a:srgbClr val="E48312"/>
      </a:accent1>
      <a:accent2>
        <a:srgbClr val="BD582C"/>
      </a:accent2>
      <a:accent3>
        <a:srgbClr val="865640"/>
      </a:accent3>
      <a:accent4>
        <a:srgbClr val="9B8357"/>
      </a:accent4>
      <a:accent5>
        <a:srgbClr val="C2BC80"/>
      </a:accent5>
      <a:accent6>
        <a:srgbClr val="94A088"/>
      </a:accent6>
      <a:hlink>
        <a:srgbClr val="2998E3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Real estate newsletter (4 pages).dotx</Template>
  <TotalTime>11</TotalTime>
  <Pages>4</Pages>
  <Words>22</Words>
  <Characters>45</Characters>
  <Application>Microsoft Office Word</Application>
  <DocSecurity>0</DocSecurity>
  <Lines>22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QM22019</cp:lastModifiedBy>
  <cp:revision>9</cp:revision>
  <dcterms:created xsi:type="dcterms:W3CDTF">2023-03-27T11:40:00Z</dcterms:created>
  <dcterms:modified xsi:type="dcterms:W3CDTF">2023-12-26T11:29:00Z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0x0101005F02E0EF7D44C04B9FA644DBFF45FF6A</vt:lpwstr>
  </property>
</Properties>
</file>